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0D48C" w14:textId="7C67CE9D" w:rsidR="00557264" w:rsidRDefault="00557264" w:rsidP="005572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520"/>
        <w:gridCol w:w="4230"/>
      </w:tblGrid>
      <w:tr w:rsidR="00552CD7" w:rsidRPr="00B45EDD" w14:paraId="636DCBDE" w14:textId="77777777" w:rsidTr="00CD446D">
        <w:tc>
          <w:tcPr>
            <w:tcW w:w="9180" w:type="dxa"/>
            <w:gridSpan w:val="3"/>
          </w:tcPr>
          <w:p w14:paraId="6D15410F" w14:textId="33D23519" w:rsidR="00552CD7" w:rsidRPr="00641222" w:rsidRDefault="00E955D6" w:rsidP="00641222">
            <w:pPr>
              <w:pStyle w:val="Tabletitle"/>
            </w:pPr>
            <w:r>
              <w:t>z</w:t>
            </w:r>
            <w:r w:rsidR="001A02AD">
              <w:t>-</w:t>
            </w:r>
            <w:r w:rsidR="00552CD7" w:rsidRPr="00641222">
              <w:t>Transform Pairs</w:t>
            </w:r>
          </w:p>
        </w:tc>
      </w:tr>
      <w:tr w:rsidR="001C22CB" w:rsidRPr="00B45EDD" w14:paraId="47BC8196" w14:textId="77777777" w:rsidTr="00CD446D">
        <w:tc>
          <w:tcPr>
            <w:tcW w:w="2430" w:type="dxa"/>
          </w:tcPr>
          <w:p w14:paraId="0632E163" w14:textId="77777777" w:rsidR="001C22CB" w:rsidRPr="00B45EDD" w:rsidRDefault="001C22CB" w:rsidP="001C22CB">
            <w:pPr>
              <w:pStyle w:val="Columnheading"/>
              <w:jc w:val="center"/>
            </w:pPr>
            <w:r>
              <w:t>Function</w:t>
            </w:r>
          </w:p>
        </w:tc>
        <w:tc>
          <w:tcPr>
            <w:tcW w:w="2520" w:type="dxa"/>
          </w:tcPr>
          <w:p w14:paraId="68FD4F5B" w14:textId="1EA152FC" w:rsidR="001C22CB" w:rsidRPr="00B45EDD" w:rsidRDefault="001C22CB" w:rsidP="001C22CB">
            <w:pPr>
              <w:pStyle w:val="Columnheading"/>
              <w:jc w:val="center"/>
            </w:pPr>
            <w:r>
              <w:t>Time</w:t>
            </w:r>
            <w:r w:rsidR="00CD237E">
              <w:t xml:space="preserve"> </w:t>
            </w:r>
            <w:r>
              <w:t>domain</w:t>
            </w:r>
            <w:r w:rsidR="00AF7BDC">
              <w:t xml:space="preserve"> x</w:t>
            </w:r>
            <w:r w:rsidR="00B9186A">
              <w:t>[n]</w:t>
            </w:r>
          </w:p>
        </w:tc>
        <w:tc>
          <w:tcPr>
            <w:tcW w:w="4230" w:type="dxa"/>
          </w:tcPr>
          <w:p w14:paraId="58DA3F55" w14:textId="4511F9A7" w:rsidR="001C22CB" w:rsidRPr="00B45EDD" w:rsidRDefault="00AF7BDC" w:rsidP="001C22CB">
            <w:pPr>
              <w:pStyle w:val="Columnheading"/>
              <w:jc w:val="center"/>
            </w:pPr>
            <w:r>
              <w:t>Frequency Domain X(</w:t>
            </w:r>
            <w:r w:rsidR="00B9186A">
              <w:t>z</w:t>
            </w:r>
            <w:r>
              <w:t>)</w:t>
            </w:r>
          </w:p>
        </w:tc>
      </w:tr>
      <w:tr w:rsidR="005F1C2B" w:rsidRPr="00B45EDD" w14:paraId="58111F15" w14:textId="77777777" w:rsidTr="00CD446D">
        <w:tc>
          <w:tcPr>
            <w:tcW w:w="2430" w:type="dxa"/>
          </w:tcPr>
          <w:p w14:paraId="3A07965D" w14:textId="12382B7E" w:rsidR="005F1C2B" w:rsidRDefault="005F1C2B" w:rsidP="005F1C2B">
            <w:r w:rsidRPr="00B45EDD">
              <w:t>Impulse</w:t>
            </w:r>
          </w:p>
        </w:tc>
        <w:bookmarkStart w:id="0" w:name="MTBlankEqn"/>
        <w:tc>
          <w:tcPr>
            <w:tcW w:w="2520" w:type="dxa"/>
            <w:vAlign w:val="center"/>
          </w:tcPr>
          <w:p w14:paraId="50203617" w14:textId="2BC01D1C" w:rsidR="005F1C2B" w:rsidRPr="001D6E79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520" w:dyaOrig="400" w14:anchorId="5DA22D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9" type="#_x0000_t75" style="width:26.25pt;height:20.25pt" o:ole="">
                  <v:imagedata r:id="rId7" o:title=""/>
                </v:shape>
                <o:OLEObject Type="Embed" ProgID="Equation.DSMT4" ShapeID="_x0000_i1069" DrawAspect="Content" ObjectID="_1792484484" r:id="rId8"/>
              </w:object>
            </w:r>
            <w:bookmarkEnd w:id="0"/>
          </w:p>
        </w:tc>
        <w:tc>
          <w:tcPr>
            <w:tcW w:w="4230" w:type="dxa"/>
            <w:vAlign w:val="center"/>
          </w:tcPr>
          <w:p w14:paraId="7EC7F50E" w14:textId="127C9D00" w:rsidR="005F1C2B" w:rsidRPr="001D6E79" w:rsidRDefault="00314DB4" w:rsidP="005F1C2B">
            <w:pPr>
              <w:jc w:val="center"/>
            </w:pPr>
            <w:r w:rsidRPr="00025957">
              <w:rPr>
                <w:position w:val="-4"/>
              </w:rPr>
              <w:object w:dxaOrig="139" w:dyaOrig="260" w14:anchorId="4269C441">
                <v:shape id="_x0000_i1075" type="#_x0000_t75" style="width:6.75pt;height:12.75pt" o:ole="">
                  <v:imagedata r:id="rId9" o:title=""/>
                </v:shape>
                <o:OLEObject Type="Embed" ProgID="Equation.DSMT4" ShapeID="_x0000_i1075" DrawAspect="Content" ObjectID="_1792484485" r:id="rId10"/>
              </w:object>
            </w:r>
          </w:p>
        </w:tc>
      </w:tr>
      <w:tr w:rsidR="005F1C2B" w:rsidRPr="00B45EDD" w14:paraId="6162B044" w14:textId="77777777" w:rsidTr="00CD446D">
        <w:tc>
          <w:tcPr>
            <w:tcW w:w="2430" w:type="dxa"/>
          </w:tcPr>
          <w:p w14:paraId="7CA41814" w14:textId="44039E0E" w:rsidR="005F1C2B" w:rsidRDefault="005F1C2B" w:rsidP="005F1C2B">
            <w:r w:rsidRPr="00B45EDD">
              <w:t>Shifted impulse</w:t>
            </w:r>
          </w:p>
        </w:tc>
        <w:tc>
          <w:tcPr>
            <w:tcW w:w="2520" w:type="dxa"/>
            <w:vAlign w:val="center"/>
          </w:tcPr>
          <w:p w14:paraId="3E3CA82F" w14:textId="770F5CEC" w:rsidR="005F1C2B" w:rsidRPr="001D6E79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859" w:dyaOrig="400" w14:anchorId="6F27E969">
                <v:shape id="_x0000_i1080" type="#_x0000_t75" style="width:42.75pt;height:20.25pt" o:ole="">
                  <v:imagedata r:id="rId11" o:title=""/>
                </v:shape>
                <o:OLEObject Type="Embed" ProgID="Equation.DSMT4" ShapeID="_x0000_i1080" DrawAspect="Content" ObjectID="_1792484486" r:id="rId12"/>
              </w:object>
            </w:r>
          </w:p>
        </w:tc>
        <w:tc>
          <w:tcPr>
            <w:tcW w:w="4230" w:type="dxa"/>
            <w:vAlign w:val="center"/>
          </w:tcPr>
          <w:p w14:paraId="380CE2B9" w14:textId="0F83F833" w:rsidR="005F1C2B" w:rsidRPr="001D6E79" w:rsidRDefault="00314DB4" w:rsidP="005F1C2B">
            <w:pPr>
              <w:jc w:val="center"/>
            </w:pPr>
            <w:r w:rsidRPr="00025957">
              <w:rPr>
                <w:position w:val="-4"/>
              </w:rPr>
              <w:object w:dxaOrig="360" w:dyaOrig="300" w14:anchorId="64419041">
                <v:shape id="_x0000_i1085" type="#_x0000_t75" style="width:18pt;height:15pt" o:ole="">
                  <v:imagedata r:id="rId13" o:title=""/>
                </v:shape>
                <o:OLEObject Type="Embed" ProgID="Equation.DSMT4" ShapeID="_x0000_i1085" DrawAspect="Content" ObjectID="_1792484487" r:id="rId14"/>
              </w:object>
            </w:r>
          </w:p>
        </w:tc>
      </w:tr>
      <w:tr w:rsidR="005F1C2B" w:rsidRPr="00B45EDD" w14:paraId="11250BBD" w14:textId="77777777" w:rsidTr="00CD446D">
        <w:tc>
          <w:tcPr>
            <w:tcW w:w="2430" w:type="dxa"/>
          </w:tcPr>
          <w:p w14:paraId="25C42BF0" w14:textId="6E9EBC7D" w:rsidR="005F1C2B" w:rsidRPr="00B45EDD" w:rsidRDefault="005F1C2B" w:rsidP="005F1C2B">
            <w:r>
              <w:t>Step</w:t>
            </w:r>
          </w:p>
        </w:tc>
        <w:tc>
          <w:tcPr>
            <w:tcW w:w="2520" w:type="dxa"/>
            <w:vAlign w:val="center"/>
          </w:tcPr>
          <w:p w14:paraId="71D664DC" w14:textId="410B42C6" w:rsidR="005F1C2B" w:rsidRPr="00B45EDD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499" w:dyaOrig="400" w14:anchorId="6C3CB811">
                <v:shape id="_x0000_i1090" type="#_x0000_t75" style="width:24.75pt;height:20.25pt" o:ole="">
                  <v:imagedata r:id="rId15" o:title=""/>
                </v:shape>
                <o:OLEObject Type="Embed" ProgID="Equation.DSMT4" ShapeID="_x0000_i1090" DrawAspect="Content" ObjectID="_1792484488" r:id="rId16"/>
              </w:object>
            </w:r>
          </w:p>
        </w:tc>
        <w:tc>
          <w:tcPr>
            <w:tcW w:w="4230" w:type="dxa"/>
            <w:vAlign w:val="center"/>
          </w:tcPr>
          <w:p w14:paraId="48E8417C" w14:textId="48525A1B" w:rsidR="005F1C2B" w:rsidRPr="00B45EDD" w:rsidRDefault="00314DB4" w:rsidP="005F1C2B">
            <w:pPr>
              <w:jc w:val="center"/>
            </w:pPr>
            <w:r w:rsidRPr="00314DB4">
              <w:rPr>
                <w:position w:val="-24"/>
              </w:rPr>
              <w:object w:dxaOrig="680" w:dyaOrig="620" w14:anchorId="570A57F9">
                <v:shape id="_x0000_i1095" type="#_x0000_t75" style="width:33.75pt;height:30.75pt" o:ole="">
                  <v:imagedata r:id="rId17" o:title=""/>
                </v:shape>
                <o:OLEObject Type="Embed" ProgID="Equation.DSMT4" ShapeID="_x0000_i1095" DrawAspect="Content" ObjectID="_1792484489" r:id="rId18"/>
              </w:object>
            </w:r>
          </w:p>
        </w:tc>
      </w:tr>
      <w:tr w:rsidR="004F68FE" w:rsidRPr="00B45EDD" w14:paraId="410E3CAB" w14:textId="77777777" w:rsidTr="00CD446D">
        <w:tc>
          <w:tcPr>
            <w:tcW w:w="2430" w:type="dxa"/>
          </w:tcPr>
          <w:p w14:paraId="133E7979" w14:textId="114BE7AB" w:rsidR="004F68FE" w:rsidRDefault="004F68FE" w:rsidP="005F1C2B">
            <w:r>
              <w:t>Pulse</w:t>
            </w:r>
          </w:p>
        </w:tc>
        <w:tc>
          <w:tcPr>
            <w:tcW w:w="2520" w:type="dxa"/>
            <w:vAlign w:val="center"/>
          </w:tcPr>
          <w:p w14:paraId="5EC6C94F" w14:textId="1F642AEC" w:rsidR="004F68FE" w:rsidRPr="001D6E79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1500" w:dyaOrig="400" w14:anchorId="2BEAB1E6">
                <v:shape id="_x0000_i1100" type="#_x0000_t75" style="width:75pt;height:20.25pt" o:ole="">
                  <v:imagedata r:id="rId19" o:title=""/>
                </v:shape>
                <o:OLEObject Type="Embed" ProgID="Equation.DSMT4" ShapeID="_x0000_i1100" DrawAspect="Content" ObjectID="_1792484490" r:id="rId20"/>
              </w:object>
            </w:r>
          </w:p>
        </w:tc>
        <w:tc>
          <w:tcPr>
            <w:tcW w:w="4230" w:type="dxa"/>
            <w:vAlign w:val="center"/>
          </w:tcPr>
          <w:p w14:paraId="0B25B7F1" w14:textId="5A1E2F00" w:rsidR="004F68FE" w:rsidRPr="00DA7A96" w:rsidRDefault="00314DB4" w:rsidP="005F1C2B">
            <w:pPr>
              <w:jc w:val="center"/>
            </w:pPr>
            <w:r w:rsidRPr="00314DB4">
              <w:rPr>
                <w:position w:val="-24"/>
              </w:rPr>
              <w:object w:dxaOrig="720" w:dyaOrig="660" w14:anchorId="0D615AE7">
                <v:shape id="_x0000_i1105" type="#_x0000_t75" style="width:36pt;height:33pt" o:ole="">
                  <v:imagedata r:id="rId21" o:title=""/>
                </v:shape>
                <o:OLEObject Type="Embed" ProgID="Equation.DSMT4" ShapeID="_x0000_i1105" DrawAspect="Content" ObjectID="_1792484491" r:id="rId22"/>
              </w:object>
            </w:r>
          </w:p>
        </w:tc>
      </w:tr>
      <w:tr w:rsidR="00CF5CA7" w:rsidRPr="00B45EDD" w14:paraId="71174C78" w14:textId="77777777" w:rsidTr="00CD446D">
        <w:tc>
          <w:tcPr>
            <w:tcW w:w="2430" w:type="dxa"/>
          </w:tcPr>
          <w:p w14:paraId="71E8F4AC" w14:textId="1BBA6507" w:rsidR="00CF5CA7" w:rsidRDefault="00D35FBB" w:rsidP="005F1C2B">
            <w:r>
              <w:t>Ramp</w:t>
            </w:r>
          </w:p>
        </w:tc>
        <w:tc>
          <w:tcPr>
            <w:tcW w:w="2520" w:type="dxa"/>
            <w:vAlign w:val="center"/>
          </w:tcPr>
          <w:p w14:paraId="10FF6153" w14:textId="09172DA6" w:rsidR="00CF5CA7" w:rsidRPr="001D6E79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639" w:dyaOrig="400" w14:anchorId="7EE65C16">
                <v:shape id="_x0000_i1110" type="#_x0000_t75" style="width:32.25pt;height:20.25pt" o:ole="">
                  <v:imagedata r:id="rId23" o:title=""/>
                </v:shape>
                <o:OLEObject Type="Embed" ProgID="Equation.DSMT4" ShapeID="_x0000_i1110" DrawAspect="Content" ObjectID="_1792484492" r:id="rId24"/>
              </w:object>
            </w:r>
          </w:p>
        </w:tc>
        <w:tc>
          <w:tcPr>
            <w:tcW w:w="4230" w:type="dxa"/>
            <w:vAlign w:val="center"/>
          </w:tcPr>
          <w:p w14:paraId="304563ED" w14:textId="54735C57" w:rsidR="00CF5CA7" w:rsidRPr="00DA7A96" w:rsidRDefault="00314DB4" w:rsidP="005F1C2B">
            <w:pPr>
              <w:jc w:val="center"/>
            </w:pPr>
            <w:r w:rsidRPr="00314DB4">
              <w:rPr>
                <w:position w:val="-42"/>
              </w:rPr>
              <w:object w:dxaOrig="960" w:dyaOrig="840" w14:anchorId="3C135834">
                <v:shape id="_x0000_i1115" type="#_x0000_t75" style="width:48pt;height:42pt" o:ole="">
                  <v:imagedata r:id="rId25" o:title=""/>
                </v:shape>
                <o:OLEObject Type="Embed" ProgID="Equation.DSMT4" ShapeID="_x0000_i1115" DrawAspect="Content" ObjectID="_1792484493" r:id="rId26"/>
              </w:object>
            </w:r>
          </w:p>
        </w:tc>
      </w:tr>
      <w:tr w:rsidR="00D35FBB" w:rsidRPr="00B45EDD" w14:paraId="6A321094" w14:textId="77777777" w:rsidTr="00CD446D">
        <w:tc>
          <w:tcPr>
            <w:tcW w:w="2430" w:type="dxa"/>
          </w:tcPr>
          <w:p w14:paraId="3FAC1ADB" w14:textId="38A8A60E" w:rsidR="00D35FBB" w:rsidRDefault="004F68FE" w:rsidP="005F1C2B">
            <w:r w:rsidRPr="00B45EDD">
              <w:t>Right-sided exponential</w:t>
            </w:r>
          </w:p>
        </w:tc>
        <w:tc>
          <w:tcPr>
            <w:tcW w:w="2520" w:type="dxa"/>
            <w:vAlign w:val="center"/>
          </w:tcPr>
          <w:p w14:paraId="488F1202" w14:textId="4E3066E0" w:rsidR="00D35FBB" w:rsidRPr="001D6E79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720" w:dyaOrig="400" w14:anchorId="460A775A">
                <v:shape id="_x0000_i1120" type="#_x0000_t75" style="width:36pt;height:20.25pt" o:ole="">
                  <v:imagedata r:id="rId27" o:title=""/>
                </v:shape>
                <o:OLEObject Type="Embed" ProgID="Equation.DSMT4" ShapeID="_x0000_i1120" DrawAspect="Content" ObjectID="_1792484494" r:id="rId28"/>
              </w:object>
            </w:r>
          </w:p>
        </w:tc>
        <w:tc>
          <w:tcPr>
            <w:tcW w:w="4230" w:type="dxa"/>
            <w:vAlign w:val="center"/>
          </w:tcPr>
          <w:p w14:paraId="33B2B763" w14:textId="57C18538" w:rsidR="00D35FBB" w:rsidRPr="00DA7A96" w:rsidRDefault="00314DB4" w:rsidP="005F1C2B">
            <w:pPr>
              <w:jc w:val="center"/>
            </w:pPr>
            <w:r w:rsidRPr="00314DB4">
              <w:rPr>
                <w:position w:val="-28"/>
              </w:rPr>
              <w:object w:dxaOrig="800" w:dyaOrig="660" w14:anchorId="57627F2B">
                <v:shape id="_x0000_i1125" type="#_x0000_t75" style="width:39.75pt;height:33pt" o:ole="">
                  <v:imagedata r:id="rId29" o:title=""/>
                </v:shape>
                <o:OLEObject Type="Embed" ProgID="Equation.DSMT4" ShapeID="_x0000_i1125" DrawAspect="Content" ObjectID="_1792484495" r:id="rId30"/>
              </w:object>
            </w:r>
          </w:p>
        </w:tc>
      </w:tr>
      <w:tr w:rsidR="004F68FE" w:rsidRPr="00B45EDD" w14:paraId="5EC98308" w14:textId="77777777" w:rsidTr="00CD446D">
        <w:tc>
          <w:tcPr>
            <w:tcW w:w="2430" w:type="dxa"/>
          </w:tcPr>
          <w:p w14:paraId="75F73431" w14:textId="5238A519" w:rsidR="004F68FE" w:rsidRDefault="004F68FE" w:rsidP="005F1C2B">
            <w:r>
              <w:t>Complex exponential</w:t>
            </w:r>
          </w:p>
        </w:tc>
        <w:tc>
          <w:tcPr>
            <w:tcW w:w="2520" w:type="dxa"/>
            <w:vAlign w:val="center"/>
          </w:tcPr>
          <w:p w14:paraId="279A3E67" w14:textId="6F9EF1A8" w:rsidR="004F68FE" w:rsidRPr="001D6E79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920" w:dyaOrig="400" w14:anchorId="112E719F">
                <v:shape id="_x0000_i1130" type="#_x0000_t75" style="width:45.75pt;height:20.25pt" o:ole="">
                  <v:imagedata r:id="rId31" o:title=""/>
                </v:shape>
                <o:OLEObject Type="Embed" ProgID="Equation.DSMT4" ShapeID="_x0000_i1130" DrawAspect="Content" ObjectID="_1792484496" r:id="rId32"/>
              </w:object>
            </w:r>
          </w:p>
        </w:tc>
        <w:tc>
          <w:tcPr>
            <w:tcW w:w="4230" w:type="dxa"/>
            <w:vAlign w:val="center"/>
          </w:tcPr>
          <w:p w14:paraId="6358BFF8" w14:textId="2245B17D" w:rsidR="004F68FE" w:rsidRPr="00DA7A96" w:rsidRDefault="00314DB4" w:rsidP="005F1C2B">
            <w:pPr>
              <w:jc w:val="center"/>
            </w:pPr>
            <w:r w:rsidRPr="00314DB4">
              <w:rPr>
                <w:position w:val="-24"/>
              </w:rPr>
              <w:object w:dxaOrig="1020" w:dyaOrig="620" w14:anchorId="0657ABE1">
                <v:shape id="_x0000_i1135" type="#_x0000_t75" style="width:51pt;height:30.75pt" o:ole="">
                  <v:imagedata r:id="rId33" o:title=""/>
                </v:shape>
                <o:OLEObject Type="Embed" ProgID="Equation.DSMT4" ShapeID="_x0000_i1135" DrawAspect="Content" ObjectID="_1792484497" r:id="rId34"/>
              </w:object>
            </w:r>
          </w:p>
        </w:tc>
      </w:tr>
      <w:tr w:rsidR="004F68FE" w:rsidRPr="00B45EDD" w14:paraId="2AB58290" w14:textId="77777777" w:rsidTr="00CD446D">
        <w:tc>
          <w:tcPr>
            <w:tcW w:w="2430" w:type="dxa"/>
          </w:tcPr>
          <w:p w14:paraId="2C21BC49" w14:textId="5F893BA7" w:rsidR="004F68FE" w:rsidRDefault="001A02AD" w:rsidP="005F1C2B">
            <w:r>
              <w:t>Exponential multiplied by cosine</w:t>
            </w:r>
          </w:p>
        </w:tc>
        <w:tc>
          <w:tcPr>
            <w:tcW w:w="2520" w:type="dxa"/>
            <w:vAlign w:val="center"/>
          </w:tcPr>
          <w:p w14:paraId="2540F5D7" w14:textId="24825C51" w:rsidR="004F68FE" w:rsidRPr="001D6E79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1680" w:dyaOrig="400" w14:anchorId="17B40391">
                <v:shape id="_x0000_i1140" type="#_x0000_t75" style="width:84pt;height:20.25pt" o:ole="">
                  <v:imagedata r:id="rId35" o:title=""/>
                </v:shape>
                <o:OLEObject Type="Embed" ProgID="Equation.DSMT4" ShapeID="_x0000_i1140" DrawAspect="Content" ObjectID="_1792484498" r:id="rId36"/>
              </w:object>
            </w:r>
          </w:p>
        </w:tc>
        <w:tc>
          <w:tcPr>
            <w:tcW w:w="4230" w:type="dxa"/>
            <w:vAlign w:val="center"/>
          </w:tcPr>
          <w:p w14:paraId="48241139" w14:textId="2EC78F9B" w:rsidR="004F68FE" w:rsidRPr="00DA7A96" w:rsidRDefault="00314DB4" w:rsidP="005F1C2B">
            <w:pPr>
              <w:jc w:val="center"/>
            </w:pPr>
            <w:r w:rsidRPr="00314DB4">
              <w:rPr>
                <w:position w:val="-32"/>
              </w:rPr>
              <w:object w:dxaOrig="2500" w:dyaOrig="760" w14:anchorId="43D16E85">
                <v:shape id="_x0000_i1145" type="#_x0000_t75" style="width:125.25pt;height:38.25pt" o:ole="">
                  <v:imagedata r:id="rId37" o:title=""/>
                </v:shape>
                <o:OLEObject Type="Embed" ProgID="Equation.DSMT4" ShapeID="_x0000_i1145" DrawAspect="Content" ObjectID="_1792484499" r:id="rId38"/>
              </w:object>
            </w:r>
          </w:p>
        </w:tc>
      </w:tr>
      <w:tr w:rsidR="00734086" w:rsidRPr="00B45EDD" w14:paraId="2124E4CF" w14:textId="77777777" w:rsidTr="00CD446D">
        <w:tc>
          <w:tcPr>
            <w:tcW w:w="2430" w:type="dxa"/>
          </w:tcPr>
          <w:p w14:paraId="7C8E9CDF" w14:textId="06ADE38F" w:rsidR="00734086" w:rsidRDefault="001A02AD" w:rsidP="005F1C2B">
            <w:r>
              <w:t>Exponential multiplied by sine</w:t>
            </w:r>
          </w:p>
        </w:tc>
        <w:tc>
          <w:tcPr>
            <w:tcW w:w="2520" w:type="dxa"/>
            <w:vAlign w:val="center"/>
          </w:tcPr>
          <w:p w14:paraId="06252036" w14:textId="0ADCD8B8" w:rsidR="00734086" w:rsidRPr="001D6E79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1660" w:dyaOrig="400" w14:anchorId="0D954CE8">
                <v:shape id="_x0000_i1150" type="#_x0000_t75" style="width:83.25pt;height:20.25pt" o:ole="">
                  <v:imagedata r:id="rId39" o:title=""/>
                </v:shape>
                <o:OLEObject Type="Embed" ProgID="Equation.DSMT4" ShapeID="_x0000_i1150" DrawAspect="Content" ObjectID="_1792484500" r:id="rId40"/>
              </w:object>
            </w:r>
          </w:p>
        </w:tc>
        <w:tc>
          <w:tcPr>
            <w:tcW w:w="4230" w:type="dxa"/>
            <w:vAlign w:val="center"/>
          </w:tcPr>
          <w:p w14:paraId="59515B35" w14:textId="01499202" w:rsidR="00734086" w:rsidRPr="00DA7A96" w:rsidRDefault="00314DB4" w:rsidP="005F1C2B">
            <w:pPr>
              <w:jc w:val="center"/>
            </w:pPr>
            <w:r w:rsidRPr="00314DB4">
              <w:rPr>
                <w:position w:val="-32"/>
              </w:rPr>
              <w:object w:dxaOrig="2500" w:dyaOrig="760" w14:anchorId="59A53B2A">
                <v:shape id="_x0000_i1155" type="#_x0000_t75" style="width:125.25pt;height:38.25pt" o:ole="">
                  <v:imagedata r:id="rId41" o:title=""/>
                </v:shape>
                <o:OLEObject Type="Embed" ProgID="Equation.DSMT4" ShapeID="_x0000_i1155" DrawAspect="Content" ObjectID="_1792484501" r:id="rId42"/>
              </w:object>
            </w:r>
          </w:p>
        </w:tc>
      </w:tr>
      <w:tr w:rsidR="00D57140" w:rsidRPr="00B45EDD" w14:paraId="5B8DE476" w14:textId="77777777" w:rsidTr="00CD446D">
        <w:tc>
          <w:tcPr>
            <w:tcW w:w="2430" w:type="dxa"/>
          </w:tcPr>
          <w:p w14:paraId="23532EFF" w14:textId="3275B639" w:rsidR="00D57140" w:rsidRDefault="00D57140" w:rsidP="005F1C2B">
            <w:r>
              <w:t>General cosine</w:t>
            </w:r>
          </w:p>
        </w:tc>
        <w:tc>
          <w:tcPr>
            <w:tcW w:w="2520" w:type="dxa"/>
            <w:vAlign w:val="center"/>
          </w:tcPr>
          <w:p w14:paraId="493EAB34" w14:textId="56661BEA" w:rsidR="00D57140" w:rsidRPr="00DA7A96" w:rsidRDefault="00314DB4" w:rsidP="005F1C2B">
            <w:pPr>
              <w:jc w:val="center"/>
            </w:pPr>
            <w:r w:rsidRPr="00314DB4">
              <w:rPr>
                <w:position w:val="-14"/>
              </w:rPr>
              <w:object w:dxaOrig="2140" w:dyaOrig="400" w14:anchorId="43870D7E">
                <v:shape id="_x0000_i1160" type="#_x0000_t75" style="width:107.25pt;height:20.25pt" o:ole="">
                  <v:imagedata r:id="rId43" o:title=""/>
                </v:shape>
                <o:OLEObject Type="Embed" ProgID="Equation.DSMT4" ShapeID="_x0000_i1160" DrawAspect="Content" ObjectID="_1792484502" r:id="rId44"/>
              </w:object>
            </w:r>
          </w:p>
        </w:tc>
        <w:tc>
          <w:tcPr>
            <w:tcW w:w="4230" w:type="dxa"/>
            <w:vAlign w:val="center"/>
          </w:tcPr>
          <w:p w14:paraId="043AB712" w14:textId="4AAB90D7" w:rsidR="00D57140" w:rsidRPr="00DA7A96" w:rsidRDefault="00314DB4" w:rsidP="005F1C2B">
            <w:pPr>
              <w:jc w:val="center"/>
            </w:pPr>
            <w:r w:rsidRPr="00314DB4">
              <w:rPr>
                <w:position w:val="-32"/>
              </w:rPr>
              <w:object w:dxaOrig="2900" w:dyaOrig="800" w14:anchorId="431DCB02">
                <v:shape id="_x0000_i1165" type="#_x0000_t75" style="width:144.75pt;height:39.75pt" o:ole="">
                  <v:imagedata r:id="rId45" o:title=""/>
                </v:shape>
                <o:OLEObject Type="Embed" ProgID="Equation.DSMT4" ShapeID="_x0000_i1165" DrawAspect="Content" ObjectID="_1792484503" r:id="rId46"/>
              </w:object>
            </w:r>
          </w:p>
        </w:tc>
      </w:tr>
    </w:tbl>
    <w:p w14:paraId="7FB46B32" w14:textId="77777777" w:rsidR="0004018D" w:rsidRDefault="0004018D" w:rsidP="002B7008"/>
    <w:p w14:paraId="51838CE8" w14:textId="77777777" w:rsidR="008D22AD" w:rsidRDefault="008D22AD" w:rsidP="008D22AD">
      <w:r>
        <w:t>The z-transform pair table differs from Table 5.1 Select (Unilateral) z-Transform Pairs, Linear Systems and Signals, 3</w:t>
      </w:r>
      <w:r w:rsidRPr="0037476D">
        <w:rPr>
          <w:vertAlign w:val="superscript"/>
        </w:rPr>
        <w:t>rd</w:t>
      </w:r>
      <w:r>
        <w:t xml:space="preserve"> edition, B.P. Lathi and Roger Green, OXFORD University Press, 2018, page 492.</w:t>
      </w:r>
    </w:p>
    <w:p w14:paraId="3EC17793" w14:textId="77777777" w:rsidR="008D22AD" w:rsidRDefault="008D22AD" w:rsidP="008D22AD"/>
    <w:p w14:paraId="1F150D55" w14:textId="77777777" w:rsidR="008D22AD" w:rsidRDefault="008D22AD" w:rsidP="008D22AD">
      <w:r>
        <w:t>Using negative powers of z which corresponds to delays is generally preferable to the version using positive powers of z.</w:t>
      </w:r>
    </w:p>
    <w:p w14:paraId="627D6905" w14:textId="77777777" w:rsidR="008D22AD" w:rsidRDefault="008D22AD" w:rsidP="002B7008"/>
    <w:p w14:paraId="3680FC6D" w14:textId="77777777" w:rsidR="008D22AD" w:rsidRDefault="008D22AD" w:rsidP="002B7008"/>
    <w:p w14:paraId="53AA503E" w14:textId="77777777" w:rsidR="008D22AD" w:rsidRDefault="008D22AD" w:rsidP="002B7008"/>
    <w:p w14:paraId="5CE9FB8E" w14:textId="77777777" w:rsidR="008D22AD" w:rsidRDefault="008D22AD" w:rsidP="002B7008"/>
    <w:p w14:paraId="7F7C6B1C" w14:textId="77777777" w:rsidR="008D22AD" w:rsidRDefault="008D22AD" w:rsidP="002B7008"/>
    <w:p w14:paraId="45D468DD" w14:textId="77777777" w:rsidR="008D22AD" w:rsidRDefault="008D22AD" w:rsidP="002B7008"/>
    <w:p w14:paraId="0B337104" w14:textId="77777777" w:rsidR="008D22AD" w:rsidRDefault="008D22AD" w:rsidP="002B7008"/>
    <w:p w14:paraId="7BDECAFC" w14:textId="77777777" w:rsidR="008D22AD" w:rsidRDefault="008D22AD" w:rsidP="002B7008"/>
    <w:p w14:paraId="7A4D150A" w14:textId="77777777" w:rsidR="008D22AD" w:rsidRDefault="008D22AD" w:rsidP="002B7008"/>
    <w:p w14:paraId="31121AE6" w14:textId="77777777" w:rsidR="008D22AD" w:rsidRDefault="008D22AD" w:rsidP="002B7008"/>
    <w:p w14:paraId="76ECF0CC" w14:textId="77777777" w:rsidR="008D22AD" w:rsidRDefault="008D22AD" w:rsidP="002B70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2099"/>
        <w:gridCol w:w="5031"/>
      </w:tblGrid>
      <w:tr w:rsidR="00552CD7" w:rsidRPr="00B45EDD" w14:paraId="1978B8E6" w14:textId="77777777" w:rsidTr="00555017">
        <w:tc>
          <w:tcPr>
            <w:tcW w:w="9242" w:type="dxa"/>
            <w:gridSpan w:val="3"/>
          </w:tcPr>
          <w:p w14:paraId="57E22380" w14:textId="58DFBF11" w:rsidR="00552CD7" w:rsidRPr="00641222" w:rsidRDefault="001A02AD" w:rsidP="00641222">
            <w:pPr>
              <w:pStyle w:val="Tabletitle"/>
            </w:pPr>
            <w:r>
              <w:lastRenderedPageBreak/>
              <w:t>z-</w:t>
            </w:r>
            <w:r w:rsidR="00552CD7" w:rsidRPr="00641222">
              <w:t>Transform Properties</w:t>
            </w:r>
          </w:p>
        </w:tc>
      </w:tr>
      <w:tr w:rsidR="00552CD7" w:rsidRPr="00B45EDD" w14:paraId="053C2BFF" w14:textId="77777777" w:rsidTr="00EC7B18">
        <w:tc>
          <w:tcPr>
            <w:tcW w:w="2112" w:type="dxa"/>
          </w:tcPr>
          <w:p w14:paraId="475A0966" w14:textId="77777777" w:rsidR="00552CD7" w:rsidRPr="00B45EDD" w:rsidRDefault="00552CD7" w:rsidP="00CD446D">
            <w:pPr>
              <w:pStyle w:val="Columnheading"/>
              <w:jc w:val="center"/>
            </w:pPr>
            <w:r w:rsidRPr="00B45EDD">
              <w:t>Property Name</w:t>
            </w:r>
          </w:p>
        </w:tc>
        <w:tc>
          <w:tcPr>
            <w:tcW w:w="2099" w:type="dxa"/>
          </w:tcPr>
          <w:p w14:paraId="64277095" w14:textId="58555717" w:rsidR="00552CD7" w:rsidRPr="00B45EDD" w:rsidRDefault="00552CD7" w:rsidP="00CD446D">
            <w:pPr>
              <w:pStyle w:val="Columnheading"/>
              <w:jc w:val="center"/>
            </w:pPr>
            <w:r>
              <w:t>Time</w:t>
            </w:r>
            <w:r w:rsidR="00CD237E">
              <w:t xml:space="preserve"> </w:t>
            </w:r>
            <w:r>
              <w:t>domain</w:t>
            </w:r>
          </w:p>
        </w:tc>
        <w:tc>
          <w:tcPr>
            <w:tcW w:w="5031" w:type="dxa"/>
          </w:tcPr>
          <w:p w14:paraId="5816FEDC" w14:textId="79AADF01" w:rsidR="00552CD7" w:rsidRPr="00B45EDD" w:rsidRDefault="00AF7BDC" w:rsidP="00CD446D">
            <w:pPr>
              <w:pStyle w:val="Columnheading"/>
              <w:jc w:val="center"/>
            </w:pPr>
            <w:r>
              <w:t>Frequency</w:t>
            </w:r>
            <w:r w:rsidR="00552CD7">
              <w:t xml:space="preserve"> Domain</w:t>
            </w:r>
          </w:p>
        </w:tc>
      </w:tr>
      <w:tr w:rsidR="00AF7BDC" w:rsidRPr="00B45EDD" w14:paraId="33792F66" w14:textId="77777777" w:rsidTr="00EC7B18">
        <w:tc>
          <w:tcPr>
            <w:tcW w:w="2112" w:type="dxa"/>
          </w:tcPr>
          <w:p w14:paraId="70708297" w14:textId="3E459AA0" w:rsidR="00AF7BDC" w:rsidRPr="00B45EDD" w:rsidRDefault="00AF7BDC" w:rsidP="00AF7BDC">
            <w:r w:rsidRPr="00B45EDD">
              <w:t>Linearity</w:t>
            </w:r>
          </w:p>
        </w:tc>
        <w:tc>
          <w:tcPr>
            <w:tcW w:w="2099" w:type="dxa"/>
            <w:vAlign w:val="center"/>
          </w:tcPr>
          <w:p w14:paraId="274EDA76" w14:textId="5DFAE528" w:rsidR="00AF7BDC" w:rsidRPr="00B45EDD" w:rsidRDefault="00314DB4" w:rsidP="00AF7BDC">
            <w:pPr>
              <w:jc w:val="center"/>
            </w:pPr>
            <w:r w:rsidRPr="00314DB4">
              <w:rPr>
                <w:position w:val="-14"/>
              </w:rPr>
              <w:object w:dxaOrig="1520" w:dyaOrig="400" w14:anchorId="5E969F3D">
                <v:shape id="_x0000_i1170" type="#_x0000_t75" style="width:75.75pt;height:20.25pt" o:ole="">
                  <v:imagedata r:id="rId47" o:title=""/>
                </v:shape>
                <o:OLEObject Type="Embed" ProgID="Equation.DSMT4" ShapeID="_x0000_i1170" DrawAspect="Content" ObjectID="_1792484504" r:id="rId48"/>
              </w:object>
            </w:r>
          </w:p>
        </w:tc>
        <w:tc>
          <w:tcPr>
            <w:tcW w:w="5031" w:type="dxa"/>
            <w:vAlign w:val="center"/>
          </w:tcPr>
          <w:p w14:paraId="171FA13C" w14:textId="4BEBCE2A" w:rsidR="00AF7BDC" w:rsidRPr="00B45EDD" w:rsidRDefault="00314DB4" w:rsidP="00AF7BDC">
            <w:pPr>
              <w:jc w:val="center"/>
            </w:pPr>
            <w:r w:rsidRPr="00314DB4">
              <w:rPr>
                <w:position w:val="-14"/>
              </w:rPr>
              <w:object w:dxaOrig="1700" w:dyaOrig="400" w14:anchorId="609BB69A">
                <v:shape id="_x0000_i1175" type="#_x0000_t75" style="width:84.75pt;height:20.25pt" o:ole="">
                  <v:imagedata r:id="rId49" o:title=""/>
                </v:shape>
                <o:OLEObject Type="Embed" ProgID="Equation.DSMT4" ShapeID="_x0000_i1175" DrawAspect="Content" ObjectID="_1792484505" r:id="rId50"/>
              </w:object>
            </w:r>
          </w:p>
        </w:tc>
      </w:tr>
      <w:tr w:rsidR="008220E6" w:rsidRPr="00B45EDD" w14:paraId="3B20BC2F" w14:textId="77777777" w:rsidTr="00EC7B18">
        <w:tc>
          <w:tcPr>
            <w:tcW w:w="2112" w:type="dxa"/>
          </w:tcPr>
          <w:p w14:paraId="32A33F55" w14:textId="5F0DB6E3" w:rsidR="008220E6" w:rsidRPr="00B45EDD" w:rsidRDefault="005D4BF4" w:rsidP="008220E6">
            <w:r>
              <w:t>Right</w:t>
            </w:r>
            <w:r w:rsidR="0004018D">
              <w:t xml:space="preserve"> shift (delay)</w:t>
            </w:r>
          </w:p>
        </w:tc>
        <w:tc>
          <w:tcPr>
            <w:tcW w:w="2099" w:type="dxa"/>
            <w:vAlign w:val="center"/>
          </w:tcPr>
          <w:p w14:paraId="3BC172FA" w14:textId="47EB7D05" w:rsidR="008220E6" w:rsidRPr="001D6E79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680" w:dyaOrig="400" w14:anchorId="6941DEEB">
                <v:shape id="_x0000_i1180" type="#_x0000_t75" style="width:84pt;height:20.25pt" o:ole="">
                  <v:imagedata r:id="rId51" o:title=""/>
                </v:shape>
                <o:OLEObject Type="Embed" ProgID="Equation.DSMT4" ShapeID="_x0000_i1180" DrawAspect="Content" ObjectID="_1792484506" r:id="rId52"/>
              </w:object>
            </w:r>
          </w:p>
        </w:tc>
        <w:tc>
          <w:tcPr>
            <w:tcW w:w="5031" w:type="dxa"/>
            <w:vAlign w:val="center"/>
          </w:tcPr>
          <w:p w14:paraId="0764A529" w14:textId="55EF010A" w:rsidR="008220E6" w:rsidRPr="003F54F2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920" w:dyaOrig="400" w14:anchorId="3163F61D">
                <v:shape id="_x0000_i1185" type="#_x0000_t75" style="width:45.75pt;height:20.25pt" o:ole="">
                  <v:imagedata r:id="rId53" o:title=""/>
                </v:shape>
                <o:OLEObject Type="Embed" ProgID="Equation.DSMT4" ShapeID="_x0000_i1185" DrawAspect="Content" ObjectID="_1792484507" r:id="rId54"/>
              </w:object>
            </w:r>
          </w:p>
        </w:tc>
      </w:tr>
      <w:tr w:rsidR="002B7741" w:rsidRPr="00B45EDD" w14:paraId="31D58AE3" w14:textId="77777777" w:rsidTr="00EC7B18">
        <w:tc>
          <w:tcPr>
            <w:tcW w:w="2112" w:type="dxa"/>
          </w:tcPr>
          <w:p w14:paraId="7342CF62" w14:textId="77777777" w:rsidR="002B7741" w:rsidRDefault="002B7741" w:rsidP="008220E6"/>
        </w:tc>
        <w:tc>
          <w:tcPr>
            <w:tcW w:w="2099" w:type="dxa"/>
            <w:vAlign w:val="center"/>
          </w:tcPr>
          <w:p w14:paraId="651AD790" w14:textId="505E6DCB" w:rsidR="002B7741" w:rsidRPr="001D6E79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320" w:dyaOrig="400" w14:anchorId="0CB27B36">
                <v:shape id="_x0000_i1190" type="#_x0000_t75" style="width:66pt;height:20.25pt" o:ole="">
                  <v:imagedata r:id="rId55" o:title=""/>
                </v:shape>
                <o:OLEObject Type="Embed" ProgID="Equation.DSMT4" ShapeID="_x0000_i1190" DrawAspect="Content" ObjectID="_1792484508" r:id="rId56"/>
              </w:object>
            </w:r>
          </w:p>
        </w:tc>
        <w:tc>
          <w:tcPr>
            <w:tcW w:w="5031" w:type="dxa"/>
            <w:vAlign w:val="center"/>
          </w:tcPr>
          <w:p w14:paraId="51CC9DFB" w14:textId="45EE9F97" w:rsidR="002B7741" w:rsidRPr="00DA7A96" w:rsidRDefault="00314DB4" w:rsidP="008220E6">
            <w:pPr>
              <w:jc w:val="center"/>
            </w:pPr>
            <w:r w:rsidRPr="00314DB4">
              <w:rPr>
                <w:position w:val="-28"/>
              </w:rPr>
              <w:object w:dxaOrig="2500" w:dyaOrig="680" w14:anchorId="5740695F">
                <v:shape id="_x0000_i1195" type="#_x0000_t75" style="width:125.25pt;height:33.75pt" o:ole="">
                  <v:imagedata r:id="rId57" o:title=""/>
                </v:shape>
                <o:OLEObject Type="Embed" ProgID="Equation.DSMT4" ShapeID="_x0000_i1195" DrawAspect="Content" ObjectID="_1792484509" r:id="rId58"/>
              </w:object>
            </w:r>
          </w:p>
        </w:tc>
      </w:tr>
      <w:tr w:rsidR="00C8066B" w:rsidRPr="00B45EDD" w14:paraId="5FA78FD2" w14:textId="77777777" w:rsidTr="00EC7B18">
        <w:tc>
          <w:tcPr>
            <w:tcW w:w="2112" w:type="dxa"/>
          </w:tcPr>
          <w:p w14:paraId="7FDFFE72" w14:textId="4FD4EE19" w:rsidR="00C8066B" w:rsidRDefault="005D4BF4" w:rsidP="008220E6">
            <w:r>
              <w:t>Left</w:t>
            </w:r>
            <w:r w:rsidR="002B7741">
              <w:t xml:space="preserve"> shift (advance)</w:t>
            </w:r>
          </w:p>
        </w:tc>
        <w:tc>
          <w:tcPr>
            <w:tcW w:w="2099" w:type="dxa"/>
            <w:vAlign w:val="center"/>
          </w:tcPr>
          <w:p w14:paraId="4F3149C8" w14:textId="6D04438A" w:rsidR="00C8066B" w:rsidRPr="001D6E79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680" w:dyaOrig="400" w14:anchorId="70C63806">
                <v:shape id="_x0000_i1200" type="#_x0000_t75" style="width:84pt;height:20.25pt" o:ole="">
                  <v:imagedata r:id="rId59" o:title=""/>
                </v:shape>
                <o:OLEObject Type="Embed" ProgID="Equation.DSMT4" ShapeID="_x0000_i1200" DrawAspect="Content" ObjectID="_1792484510" r:id="rId60"/>
              </w:object>
            </w:r>
          </w:p>
        </w:tc>
        <w:tc>
          <w:tcPr>
            <w:tcW w:w="5031" w:type="dxa"/>
            <w:vAlign w:val="center"/>
          </w:tcPr>
          <w:p w14:paraId="30E86CED" w14:textId="6E4804C7" w:rsidR="00C8066B" w:rsidRPr="00DA7A96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820" w:dyaOrig="400" w14:anchorId="5D6A000D">
                <v:shape id="_x0000_i1205" type="#_x0000_t75" style="width:41.25pt;height:20.25pt" o:ole="">
                  <v:imagedata r:id="rId61" o:title=""/>
                </v:shape>
                <o:OLEObject Type="Embed" ProgID="Equation.DSMT4" ShapeID="_x0000_i1205" DrawAspect="Content" ObjectID="_1792484511" r:id="rId62"/>
              </w:object>
            </w:r>
          </w:p>
        </w:tc>
      </w:tr>
      <w:tr w:rsidR="002545C0" w:rsidRPr="00B45EDD" w14:paraId="3AB69D1C" w14:textId="77777777" w:rsidTr="00EC7B18">
        <w:tc>
          <w:tcPr>
            <w:tcW w:w="2112" w:type="dxa"/>
          </w:tcPr>
          <w:p w14:paraId="5FD533C5" w14:textId="77777777" w:rsidR="002545C0" w:rsidRDefault="002545C0" w:rsidP="008220E6"/>
        </w:tc>
        <w:tc>
          <w:tcPr>
            <w:tcW w:w="2099" w:type="dxa"/>
            <w:vAlign w:val="center"/>
          </w:tcPr>
          <w:p w14:paraId="112FE762" w14:textId="57F549FA" w:rsidR="002545C0" w:rsidRPr="001D6E79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320" w:dyaOrig="400" w14:anchorId="3222B480">
                <v:shape id="_x0000_i1210" type="#_x0000_t75" style="width:66pt;height:20.25pt" o:ole="">
                  <v:imagedata r:id="rId63" o:title=""/>
                </v:shape>
                <o:OLEObject Type="Embed" ProgID="Equation.DSMT4" ShapeID="_x0000_i1210" DrawAspect="Content" ObjectID="_1792484512" r:id="rId64"/>
              </w:object>
            </w:r>
          </w:p>
        </w:tc>
        <w:tc>
          <w:tcPr>
            <w:tcW w:w="5031" w:type="dxa"/>
            <w:vAlign w:val="center"/>
          </w:tcPr>
          <w:p w14:paraId="75CC53C5" w14:textId="487942F5" w:rsidR="002545C0" w:rsidRPr="00DA7A96" w:rsidRDefault="00314DB4" w:rsidP="008220E6">
            <w:pPr>
              <w:jc w:val="center"/>
            </w:pPr>
            <w:r w:rsidRPr="00314DB4">
              <w:rPr>
                <w:position w:val="-28"/>
              </w:rPr>
              <w:object w:dxaOrig="2260" w:dyaOrig="680" w14:anchorId="210BFE15">
                <v:shape id="_x0000_i1215" type="#_x0000_t75" style="width:113.25pt;height:33.75pt" o:ole="">
                  <v:imagedata r:id="rId65" o:title=""/>
                </v:shape>
                <o:OLEObject Type="Embed" ProgID="Equation.DSMT4" ShapeID="_x0000_i1215" DrawAspect="Content" ObjectID="_1792484513" r:id="rId66"/>
              </w:object>
            </w:r>
          </w:p>
        </w:tc>
      </w:tr>
      <w:tr w:rsidR="002545C0" w:rsidRPr="00B45EDD" w14:paraId="2A425F1E" w14:textId="77777777" w:rsidTr="00EC7B18">
        <w:tc>
          <w:tcPr>
            <w:tcW w:w="2112" w:type="dxa"/>
          </w:tcPr>
          <w:p w14:paraId="1F636AD1" w14:textId="5680A9A4" w:rsidR="002545C0" w:rsidRDefault="002B7741" w:rsidP="008220E6">
            <w:r>
              <w:t>M</w:t>
            </w:r>
            <w:r w:rsidR="00F059FE" w:rsidRPr="00685267">
              <w:t xml:space="preserve">ultiplication by </w:t>
            </w:r>
            <w:r w:rsidR="00F059FE">
              <w:t>exponential</w:t>
            </w:r>
          </w:p>
        </w:tc>
        <w:tc>
          <w:tcPr>
            <w:tcW w:w="2099" w:type="dxa"/>
            <w:vAlign w:val="center"/>
          </w:tcPr>
          <w:p w14:paraId="4405A2AD" w14:textId="568F0771" w:rsidR="002545C0" w:rsidRPr="001D6E79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180" w:dyaOrig="400" w14:anchorId="7578BE92">
                <v:shape id="_x0000_i1220" type="#_x0000_t75" style="width:59.25pt;height:20.25pt" o:ole="">
                  <v:imagedata r:id="rId67" o:title=""/>
                </v:shape>
                <o:OLEObject Type="Embed" ProgID="Equation.DSMT4" ShapeID="_x0000_i1220" DrawAspect="Content" ObjectID="_1792484514" r:id="rId68"/>
              </w:object>
            </w:r>
          </w:p>
        </w:tc>
        <w:tc>
          <w:tcPr>
            <w:tcW w:w="5031" w:type="dxa"/>
            <w:vAlign w:val="center"/>
          </w:tcPr>
          <w:p w14:paraId="273EAB67" w14:textId="0CE2B897" w:rsidR="002545C0" w:rsidRPr="00DA7A96" w:rsidRDefault="00314DB4" w:rsidP="008220E6">
            <w:pPr>
              <w:jc w:val="center"/>
            </w:pPr>
            <w:r w:rsidRPr="00314DB4">
              <w:rPr>
                <w:position w:val="-30"/>
              </w:rPr>
              <w:object w:dxaOrig="720" w:dyaOrig="720" w14:anchorId="553E7919">
                <v:shape id="_x0000_i1225" type="#_x0000_t75" style="width:36pt;height:36pt" o:ole="">
                  <v:imagedata r:id="rId69" o:title=""/>
                </v:shape>
                <o:OLEObject Type="Embed" ProgID="Equation.DSMT4" ShapeID="_x0000_i1225" DrawAspect="Content" ObjectID="_1792484515" r:id="rId70"/>
              </w:object>
            </w:r>
          </w:p>
        </w:tc>
      </w:tr>
      <w:tr w:rsidR="00F059FE" w:rsidRPr="00B45EDD" w14:paraId="5A7D8F05" w14:textId="77777777" w:rsidTr="00EC7B18">
        <w:tc>
          <w:tcPr>
            <w:tcW w:w="2112" w:type="dxa"/>
          </w:tcPr>
          <w:p w14:paraId="6A01F7DA" w14:textId="733DE28F" w:rsidR="00F059FE" w:rsidRDefault="00F059FE" w:rsidP="008220E6">
            <w:proofErr w:type="spellStart"/>
            <w:r>
              <w:t>Multiplciation</w:t>
            </w:r>
            <w:proofErr w:type="spellEnd"/>
            <w:r>
              <w:t xml:space="preserve"> by n</w:t>
            </w:r>
          </w:p>
        </w:tc>
        <w:tc>
          <w:tcPr>
            <w:tcW w:w="2099" w:type="dxa"/>
            <w:vAlign w:val="center"/>
          </w:tcPr>
          <w:p w14:paraId="688E4833" w14:textId="789FA5F7" w:rsidR="00F059FE" w:rsidRPr="005C414F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080" w:dyaOrig="400" w14:anchorId="6B4D756C">
                <v:shape id="_x0000_i1230" type="#_x0000_t75" style="width:54pt;height:20.25pt" o:ole="">
                  <v:imagedata r:id="rId71" o:title=""/>
                </v:shape>
                <o:OLEObject Type="Embed" ProgID="Equation.DSMT4" ShapeID="_x0000_i1230" DrawAspect="Content" ObjectID="_1792484516" r:id="rId72"/>
              </w:object>
            </w:r>
          </w:p>
        </w:tc>
        <w:tc>
          <w:tcPr>
            <w:tcW w:w="5031" w:type="dxa"/>
            <w:vAlign w:val="center"/>
          </w:tcPr>
          <w:p w14:paraId="3574BCD9" w14:textId="2739B393" w:rsidR="00F059FE" w:rsidRPr="005C414F" w:rsidRDefault="00314DB4" w:rsidP="008220E6">
            <w:pPr>
              <w:jc w:val="center"/>
            </w:pPr>
            <w:r w:rsidRPr="00314DB4">
              <w:rPr>
                <w:position w:val="-24"/>
              </w:rPr>
              <w:object w:dxaOrig="1180" w:dyaOrig="620" w14:anchorId="787CBAE7">
                <v:shape id="_x0000_i1235" type="#_x0000_t75" style="width:59.25pt;height:30.75pt" o:ole="">
                  <v:imagedata r:id="rId73" o:title=""/>
                </v:shape>
                <o:OLEObject Type="Embed" ProgID="Equation.DSMT4" ShapeID="_x0000_i1235" DrawAspect="Content" ObjectID="_1792484517" r:id="rId74"/>
              </w:object>
            </w:r>
          </w:p>
        </w:tc>
      </w:tr>
      <w:tr w:rsidR="00F059FE" w:rsidRPr="00B45EDD" w14:paraId="23D1E3A8" w14:textId="77777777" w:rsidTr="00EC7B18">
        <w:tc>
          <w:tcPr>
            <w:tcW w:w="2112" w:type="dxa"/>
          </w:tcPr>
          <w:p w14:paraId="5FDC3FF2" w14:textId="03639078" w:rsidR="00F059FE" w:rsidRDefault="00F059FE" w:rsidP="008220E6">
            <w:r>
              <w:t>Time Reversal</w:t>
            </w:r>
          </w:p>
        </w:tc>
        <w:tc>
          <w:tcPr>
            <w:tcW w:w="2099" w:type="dxa"/>
            <w:vAlign w:val="center"/>
          </w:tcPr>
          <w:p w14:paraId="1F8E1942" w14:textId="33BAB6F7" w:rsidR="00F059FE" w:rsidRPr="005C414F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639" w:dyaOrig="400" w14:anchorId="2676F54B">
                <v:shape id="_x0000_i1240" type="#_x0000_t75" style="width:32.25pt;height:20.25pt" o:ole="">
                  <v:imagedata r:id="rId75" o:title=""/>
                </v:shape>
                <o:OLEObject Type="Embed" ProgID="Equation.DSMT4" ShapeID="_x0000_i1240" DrawAspect="Content" ObjectID="_1792484518" r:id="rId76"/>
              </w:object>
            </w:r>
          </w:p>
        </w:tc>
        <w:tc>
          <w:tcPr>
            <w:tcW w:w="5031" w:type="dxa"/>
            <w:vAlign w:val="center"/>
          </w:tcPr>
          <w:p w14:paraId="296BB37F" w14:textId="153E677A" w:rsidR="00F059FE" w:rsidRPr="005C414F" w:rsidRDefault="00314DB4" w:rsidP="008220E6">
            <w:pPr>
              <w:jc w:val="center"/>
            </w:pPr>
            <w:r w:rsidRPr="00314DB4">
              <w:rPr>
                <w:position w:val="-28"/>
              </w:rPr>
              <w:object w:dxaOrig="700" w:dyaOrig="680" w14:anchorId="62EAD87C">
                <v:shape id="_x0000_i1245" type="#_x0000_t75" style="width:35.25pt;height:33.75pt" o:ole="">
                  <v:imagedata r:id="rId77" o:title=""/>
                </v:shape>
                <o:OLEObject Type="Embed" ProgID="Equation.DSMT4" ShapeID="_x0000_i1245" DrawAspect="Content" ObjectID="_1792484519" r:id="rId78"/>
              </w:object>
            </w:r>
          </w:p>
        </w:tc>
      </w:tr>
      <w:tr w:rsidR="008220E6" w:rsidRPr="00B45EDD" w14:paraId="241EF81B" w14:textId="77777777" w:rsidTr="00EC7B18">
        <w:tc>
          <w:tcPr>
            <w:tcW w:w="2112" w:type="dxa"/>
          </w:tcPr>
          <w:p w14:paraId="4BECBD2F" w14:textId="341ED5C0" w:rsidR="008220E6" w:rsidRPr="00B45EDD" w:rsidRDefault="0004018D" w:rsidP="008220E6">
            <w:r>
              <w:t>Convolution</w:t>
            </w:r>
          </w:p>
        </w:tc>
        <w:tc>
          <w:tcPr>
            <w:tcW w:w="2099" w:type="dxa"/>
            <w:vAlign w:val="center"/>
          </w:tcPr>
          <w:p w14:paraId="5422904F" w14:textId="0005FE0B" w:rsidR="008220E6" w:rsidRPr="001D6E79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260" w:dyaOrig="400" w14:anchorId="4337E72C">
                <v:shape id="_x0000_i1250" type="#_x0000_t75" style="width:63pt;height:20.25pt" o:ole="">
                  <v:imagedata r:id="rId79" o:title=""/>
                </v:shape>
                <o:OLEObject Type="Embed" ProgID="Equation.DSMT4" ShapeID="_x0000_i1250" DrawAspect="Content" ObjectID="_1792484520" r:id="rId80"/>
              </w:object>
            </w:r>
          </w:p>
        </w:tc>
        <w:tc>
          <w:tcPr>
            <w:tcW w:w="5031" w:type="dxa"/>
            <w:vAlign w:val="center"/>
          </w:tcPr>
          <w:p w14:paraId="4D07178A" w14:textId="38DA0729" w:rsidR="008220E6" w:rsidRPr="003F54F2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400" w:dyaOrig="400" w14:anchorId="7250C48E">
                <v:shape id="_x0000_i1255" type="#_x0000_t75" style="width:69.75pt;height:20.25pt" o:ole="">
                  <v:imagedata r:id="rId81" o:title=""/>
                </v:shape>
                <o:OLEObject Type="Embed" ProgID="Equation.DSMT4" ShapeID="_x0000_i1255" DrawAspect="Content" ObjectID="_1792484521" r:id="rId82"/>
              </w:object>
            </w:r>
          </w:p>
        </w:tc>
      </w:tr>
      <w:tr w:rsidR="00C8066B" w:rsidRPr="00B45EDD" w14:paraId="74F99069" w14:textId="77777777" w:rsidTr="00EC7B18">
        <w:tc>
          <w:tcPr>
            <w:tcW w:w="2112" w:type="dxa"/>
          </w:tcPr>
          <w:p w14:paraId="62872477" w14:textId="4A6761B0" w:rsidR="00C8066B" w:rsidRDefault="00941CE4" w:rsidP="008220E6">
            <w:r>
              <w:t>Multiplication</w:t>
            </w:r>
          </w:p>
        </w:tc>
        <w:tc>
          <w:tcPr>
            <w:tcW w:w="2099" w:type="dxa"/>
            <w:vAlign w:val="center"/>
          </w:tcPr>
          <w:p w14:paraId="758ECDDB" w14:textId="1B6C16F3" w:rsidR="00C8066B" w:rsidRPr="00DA7A96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200" w:dyaOrig="400" w14:anchorId="6C1676B6">
                <v:shape id="_x0000_i1260" type="#_x0000_t75" style="width:60pt;height:20.25pt" o:ole="">
                  <v:imagedata r:id="rId83" o:title=""/>
                </v:shape>
                <o:OLEObject Type="Embed" ProgID="Equation.DSMT4" ShapeID="_x0000_i1260" DrawAspect="Content" ObjectID="_1792484522" r:id="rId84"/>
              </w:object>
            </w:r>
          </w:p>
        </w:tc>
        <w:tc>
          <w:tcPr>
            <w:tcW w:w="5031" w:type="dxa"/>
            <w:vAlign w:val="center"/>
          </w:tcPr>
          <w:p w14:paraId="027C4898" w14:textId="5F984232" w:rsidR="00C8066B" w:rsidRPr="00DA7A96" w:rsidRDefault="00314DB4" w:rsidP="008220E6">
            <w:pPr>
              <w:jc w:val="center"/>
            </w:pPr>
            <w:r w:rsidRPr="00314DB4">
              <w:rPr>
                <w:position w:val="-14"/>
              </w:rPr>
              <w:object w:dxaOrig="1460" w:dyaOrig="400" w14:anchorId="0F10BABB">
                <v:shape id="_x0000_i1265" type="#_x0000_t75" style="width:72.75pt;height:20.25pt" o:ole="">
                  <v:imagedata r:id="rId85" o:title=""/>
                </v:shape>
                <o:OLEObject Type="Embed" ProgID="Equation.DSMT4" ShapeID="_x0000_i1265" DrawAspect="Content" ObjectID="_1792484523" r:id="rId86"/>
              </w:object>
            </w:r>
          </w:p>
        </w:tc>
      </w:tr>
      <w:tr w:rsidR="00941CE4" w:rsidRPr="00B45EDD" w14:paraId="54FD8BD8" w14:textId="77777777" w:rsidTr="00EC7B18">
        <w:tc>
          <w:tcPr>
            <w:tcW w:w="2112" w:type="dxa"/>
          </w:tcPr>
          <w:p w14:paraId="4B41E04F" w14:textId="6FFA2372" w:rsidR="00941CE4" w:rsidRDefault="00941CE4" w:rsidP="00941CE4">
            <w:r>
              <w:t>Initial value theorem</w:t>
            </w:r>
          </w:p>
        </w:tc>
        <w:tc>
          <w:tcPr>
            <w:tcW w:w="2099" w:type="dxa"/>
            <w:vAlign w:val="center"/>
          </w:tcPr>
          <w:p w14:paraId="39470526" w14:textId="77777777" w:rsidR="00941CE4" w:rsidRPr="00DA7A96" w:rsidRDefault="00941CE4" w:rsidP="00941CE4">
            <w:pPr>
              <w:jc w:val="center"/>
            </w:pPr>
          </w:p>
        </w:tc>
        <w:tc>
          <w:tcPr>
            <w:tcW w:w="5031" w:type="dxa"/>
            <w:vAlign w:val="center"/>
          </w:tcPr>
          <w:p w14:paraId="749D6376" w14:textId="1332AB07" w:rsidR="00941CE4" w:rsidRPr="00DA7A96" w:rsidRDefault="00314DB4" w:rsidP="00941CE4">
            <w:pPr>
              <w:jc w:val="center"/>
            </w:pPr>
            <w:r w:rsidRPr="00314DB4">
              <w:rPr>
                <w:position w:val="-20"/>
              </w:rPr>
              <w:object w:dxaOrig="1620" w:dyaOrig="460" w14:anchorId="21063186">
                <v:shape id="_x0000_i1270" type="#_x0000_t75" style="width:81pt;height:23.25pt" o:ole="">
                  <v:imagedata r:id="rId87" o:title=""/>
                </v:shape>
                <o:OLEObject Type="Embed" ProgID="Equation.DSMT4" ShapeID="_x0000_i1270" DrawAspect="Content" ObjectID="_1792484524" r:id="rId88"/>
              </w:object>
            </w:r>
          </w:p>
        </w:tc>
      </w:tr>
      <w:tr w:rsidR="00941CE4" w:rsidRPr="00B45EDD" w14:paraId="5D2E204F" w14:textId="77777777" w:rsidTr="00EC7B18">
        <w:tc>
          <w:tcPr>
            <w:tcW w:w="2112" w:type="dxa"/>
          </w:tcPr>
          <w:p w14:paraId="2C186040" w14:textId="6A2EB709" w:rsidR="00941CE4" w:rsidRDefault="00941CE4" w:rsidP="00941CE4">
            <w:r>
              <w:t>Final value theorem</w:t>
            </w:r>
          </w:p>
        </w:tc>
        <w:tc>
          <w:tcPr>
            <w:tcW w:w="2099" w:type="dxa"/>
            <w:vAlign w:val="center"/>
          </w:tcPr>
          <w:p w14:paraId="3E3152E3" w14:textId="77777777" w:rsidR="00941CE4" w:rsidRPr="00DA7A96" w:rsidRDefault="00941CE4" w:rsidP="00941CE4">
            <w:pPr>
              <w:jc w:val="center"/>
            </w:pPr>
          </w:p>
        </w:tc>
        <w:tc>
          <w:tcPr>
            <w:tcW w:w="5031" w:type="dxa"/>
            <w:vAlign w:val="center"/>
          </w:tcPr>
          <w:p w14:paraId="0545ADED" w14:textId="232079D9" w:rsidR="00941CE4" w:rsidRPr="00DA7A96" w:rsidRDefault="00314DB4" w:rsidP="00941CE4">
            <w:pPr>
              <w:jc w:val="center"/>
            </w:pPr>
            <w:r w:rsidRPr="00314DB4">
              <w:rPr>
                <w:position w:val="-20"/>
              </w:rPr>
              <w:object w:dxaOrig="2480" w:dyaOrig="480" w14:anchorId="4F06BCED">
                <v:shape id="_x0000_i1275" type="#_x0000_t75" style="width:123.75pt;height:24pt" o:ole="">
                  <v:imagedata r:id="rId89" o:title=""/>
                </v:shape>
                <o:OLEObject Type="Embed" ProgID="Equation.DSMT4" ShapeID="_x0000_i1275" DrawAspect="Content" ObjectID="_1792484525" r:id="rId90"/>
              </w:object>
            </w:r>
          </w:p>
        </w:tc>
      </w:tr>
    </w:tbl>
    <w:p w14:paraId="067290EF" w14:textId="77777777" w:rsidR="00552826" w:rsidRDefault="00552826" w:rsidP="007F4A03"/>
    <w:p w14:paraId="74FC3A45" w14:textId="77777777" w:rsidR="00347205" w:rsidRDefault="00347205" w:rsidP="007F4A03"/>
    <w:p w14:paraId="3E2F66A5" w14:textId="77777777" w:rsidR="00347205" w:rsidRDefault="00347205" w:rsidP="007F4A03"/>
    <w:sectPr w:rsidR="00347205" w:rsidSect="00EA1455">
      <w:headerReference w:type="default" r:id="rId91"/>
      <w:footerReference w:type="default" r:id="rId92"/>
      <w:headerReference w:type="first" r:id="rId93"/>
      <w:footerReference w:type="first" r:id="rId9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7D87F" w14:textId="77777777" w:rsidR="00D357C3" w:rsidRDefault="00D357C3" w:rsidP="00546E71">
      <w:r>
        <w:separator/>
      </w:r>
    </w:p>
  </w:endnote>
  <w:endnote w:type="continuationSeparator" w:id="0">
    <w:p w14:paraId="1BBB5B1C" w14:textId="77777777" w:rsidR="00D357C3" w:rsidRDefault="00D357C3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8614E" w14:textId="77777777" w:rsidR="00D357C3" w:rsidRDefault="00D357C3" w:rsidP="00546E71">
      <w:r>
        <w:separator/>
      </w:r>
    </w:p>
  </w:footnote>
  <w:footnote w:type="continuationSeparator" w:id="0">
    <w:p w14:paraId="7C808C1A" w14:textId="77777777" w:rsidR="00D357C3" w:rsidRDefault="00D357C3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74B50" w14:textId="5CFE4878" w:rsidR="00A72F09" w:rsidRDefault="004D4EFB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B6AC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4571F3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A168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043B4"/>
    <w:multiLevelType w:val="hybridMultilevel"/>
    <w:tmpl w:val="3AE6EE00"/>
    <w:lvl w:ilvl="0" w:tplc="F910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B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A1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EF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0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A2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61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54E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EB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4C796B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33869"/>
    <w:multiLevelType w:val="hybridMultilevel"/>
    <w:tmpl w:val="01624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190259">
    <w:abstractNumId w:val="8"/>
  </w:num>
  <w:num w:numId="2" w16cid:durableId="458380194">
    <w:abstractNumId w:val="4"/>
  </w:num>
  <w:num w:numId="3" w16cid:durableId="649865675">
    <w:abstractNumId w:val="0"/>
  </w:num>
  <w:num w:numId="4" w16cid:durableId="1210721676">
    <w:abstractNumId w:val="0"/>
    <w:lvlOverride w:ilvl="0">
      <w:startOverride w:val="1"/>
    </w:lvlOverride>
  </w:num>
  <w:num w:numId="5" w16cid:durableId="747965746">
    <w:abstractNumId w:val="11"/>
  </w:num>
  <w:num w:numId="6" w16cid:durableId="1608151306">
    <w:abstractNumId w:val="13"/>
  </w:num>
  <w:num w:numId="7" w16cid:durableId="562834899">
    <w:abstractNumId w:val="3"/>
  </w:num>
  <w:num w:numId="8" w16cid:durableId="2028020109">
    <w:abstractNumId w:val="14"/>
  </w:num>
  <w:num w:numId="9" w16cid:durableId="834565624">
    <w:abstractNumId w:val="2"/>
  </w:num>
  <w:num w:numId="10" w16cid:durableId="135997516">
    <w:abstractNumId w:val="9"/>
  </w:num>
  <w:num w:numId="11" w16cid:durableId="1700397417">
    <w:abstractNumId w:val="7"/>
  </w:num>
  <w:num w:numId="12" w16cid:durableId="90860838">
    <w:abstractNumId w:val="11"/>
    <w:lvlOverride w:ilvl="0">
      <w:startOverride w:val="1"/>
    </w:lvlOverride>
  </w:num>
  <w:num w:numId="13" w16cid:durableId="1806501893">
    <w:abstractNumId w:val="13"/>
    <w:lvlOverride w:ilvl="0">
      <w:startOverride w:val="1"/>
    </w:lvlOverride>
  </w:num>
  <w:num w:numId="14" w16cid:durableId="933322913">
    <w:abstractNumId w:val="13"/>
    <w:lvlOverride w:ilvl="0">
      <w:startOverride w:val="1"/>
    </w:lvlOverride>
  </w:num>
  <w:num w:numId="15" w16cid:durableId="1563173377">
    <w:abstractNumId w:val="13"/>
    <w:lvlOverride w:ilvl="0">
      <w:startOverride w:val="1"/>
    </w:lvlOverride>
  </w:num>
  <w:num w:numId="16" w16cid:durableId="1477602792">
    <w:abstractNumId w:val="13"/>
    <w:lvlOverride w:ilvl="0">
      <w:startOverride w:val="1"/>
    </w:lvlOverride>
  </w:num>
  <w:num w:numId="17" w16cid:durableId="526142799">
    <w:abstractNumId w:val="13"/>
    <w:lvlOverride w:ilvl="0">
      <w:startOverride w:val="1"/>
    </w:lvlOverride>
  </w:num>
  <w:num w:numId="18" w16cid:durableId="1677801857">
    <w:abstractNumId w:val="13"/>
    <w:lvlOverride w:ilvl="0">
      <w:startOverride w:val="1"/>
    </w:lvlOverride>
  </w:num>
  <w:num w:numId="19" w16cid:durableId="830759148">
    <w:abstractNumId w:val="13"/>
    <w:lvlOverride w:ilvl="0">
      <w:startOverride w:val="1"/>
    </w:lvlOverride>
  </w:num>
  <w:num w:numId="20" w16cid:durableId="214706194">
    <w:abstractNumId w:val="1"/>
  </w:num>
  <w:num w:numId="21" w16cid:durableId="1552494027">
    <w:abstractNumId w:val="5"/>
  </w:num>
  <w:num w:numId="22" w16cid:durableId="540437758">
    <w:abstractNumId w:val="12"/>
  </w:num>
  <w:num w:numId="23" w16cid:durableId="1653875198">
    <w:abstractNumId w:val="10"/>
  </w:num>
  <w:num w:numId="24" w16cid:durableId="1206917246">
    <w:abstractNumId w:val="6"/>
  </w:num>
  <w:num w:numId="25" w16cid:durableId="124549482">
    <w:abstractNumId w:val="13"/>
    <w:lvlOverride w:ilvl="0">
      <w:startOverride w:val="1"/>
    </w:lvlOverride>
  </w:num>
  <w:num w:numId="26" w16cid:durableId="1601526459">
    <w:abstractNumId w:val="13"/>
    <w:lvlOverride w:ilvl="0">
      <w:startOverride w:val="1"/>
    </w:lvlOverride>
  </w:num>
  <w:num w:numId="27" w16cid:durableId="1137457448">
    <w:abstractNumId w:val="13"/>
    <w:lvlOverride w:ilvl="0">
      <w:startOverride w:val="1"/>
    </w:lvlOverride>
  </w:num>
  <w:num w:numId="28" w16cid:durableId="1235044868">
    <w:abstractNumId w:val="13"/>
    <w:lvlOverride w:ilvl="0">
      <w:startOverride w:val="1"/>
    </w:lvlOverride>
  </w:num>
  <w:num w:numId="29" w16cid:durableId="901870433">
    <w:abstractNumId w:val="13"/>
    <w:lvlOverride w:ilvl="0">
      <w:startOverride w:val="1"/>
    </w:lvlOverride>
  </w:num>
  <w:num w:numId="30" w16cid:durableId="2121337967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9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072C"/>
    <w:rsid w:val="000114C8"/>
    <w:rsid w:val="00014E08"/>
    <w:rsid w:val="00016952"/>
    <w:rsid w:val="00017255"/>
    <w:rsid w:val="00024A22"/>
    <w:rsid w:val="0003175E"/>
    <w:rsid w:val="0003268C"/>
    <w:rsid w:val="00033FEF"/>
    <w:rsid w:val="0004018D"/>
    <w:rsid w:val="000427A5"/>
    <w:rsid w:val="000477F3"/>
    <w:rsid w:val="00047944"/>
    <w:rsid w:val="00051AB1"/>
    <w:rsid w:val="00067526"/>
    <w:rsid w:val="000678C2"/>
    <w:rsid w:val="000728C9"/>
    <w:rsid w:val="00082750"/>
    <w:rsid w:val="00082E47"/>
    <w:rsid w:val="00083932"/>
    <w:rsid w:val="00085281"/>
    <w:rsid w:val="00085555"/>
    <w:rsid w:val="0008662A"/>
    <w:rsid w:val="00090915"/>
    <w:rsid w:val="00090FC4"/>
    <w:rsid w:val="00091501"/>
    <w:rsid w:val="00096397"/>
    <w:rsid w:val="00096B80"/>
    <w:rsid w:val="000A24F9"/>
    <w:rsid w:val="000A27C8"/>
    <w:rsid w:val="000B264A"/>
    <w:rsid w:val="000B55B7"/>
    <w:rsid w:val="000C0E81"/>
    <w:rsid w:val="000C19E7"/>
    <w:rsid w:val="000C1BFD"/>
    <w:rsid w:val="000C26C4"/>
    <w:rsid w:val="000C51BA"/>
    <w:rsid w:val="000D029F"/>
    <w:rsid w:val="000D036C"/>
    <w:rsid w:val="000D25B1"/>
    <w:rsid w:val="000D4D92"/>
    <w:rsid w:val="000D6E66"/>
    <w:rsid w:val="000D747F"/>
    <w:rsid w:val="000E05FD"/>
    <w:rsid w:val="000E300B"/>
    <w:rsid w:val="000E35B7"/>
    <w:rsid w:val="000E4E04"/>
    <w:rsid w:val="000E6361"/>
    <w:rsid w:val="000E7FF7"/>
    <w:rsid w:val="000F275F"/>
    <w:rsid w:val="000F55A4"/>
    <w:rsid w:val="000F7266"/>
    <w:rsid w:val="001056BF"/>
    <w:rsid w:val="001069E4"/>
    <w:rsid w:val="00124E1D"/>
    <w:rsid w:val="00135324"/>
    <w:rsid w:val="00143234"/>
    <w:rsid w:val="001469B1"/>
    <w:rsid w:val="00150698"/>
    <w:rsid w:val="0015359E"/>
    <w:rsid w:val="0015440C"/>
    <w:rsid w:val="00154625"/>
    <w:rsid w:val="00162B66"/>
    <w:rsid w:val="001673E9"/>
    <w:rsid w:val="00170B75"/>
    <w:rsid w:val="001716C9"/>
    <w:rsid w:val="0017221B"/>
    <w:rsid w:val="00172411"/>
    <w:rsid w:val="001768A6"/>
    <w:rsid w:val="00176F5B"/>
    <w:rsid w:val="00177B1E"/>
    <w:rsid w:val="00181E7A"/>
    <w:rsid w:val="00186018"/>
    <w:rsid w:val="00187476"/>
    <w:rsid w:val="00191B10"/>
    <w:rsid w:val="00192C04"/>
    <w:rsid w:val="00194238"/>
    <w:rsid w:val="001A02AD"/>
    <w:rsid w:val="001A0A3F"/>
    <w:rsid w:val="001A1DA9"/>
    <w:rsid w:val="001A2B74"/>
    <w:rsid w:val="001A428B"/>
    <w:rsid w:val="001A6B75"/>
    <w:rsid w:val="001B4FED"/>
    <w:rsid w:val="001B5CC1"/>
    <w:rsid w:val="001C140C"/>
    <w:rsid w:val="001C1DC0"/>
    <w:rsid w:val="001C22CB"/>
    <w:rsid w:val="001C236B"/>
    <w:rsid w:val="001C7D34"/>
    <w:rsid w:val="001D03C1"/>
    <w:rsid w:val="001D3D58"/>
    <w:rsid w:val="001D560F"/>
    <w:rsid w:val="001E608A"/>
    <w:rsid w:val="001F1343"/>
    <w:rsid w:val="001F15F9"/>
    <w:rsid w:val="001F2F8E"/>
    <w:rsid w:val="001F353E"/>
    <w:rsid w:val="001F3CF2"/>
    <w:rsid w:val="001F4BD9"/>
    <w:rsid w:val="001F54A0"/>
    <w:rsid w:val="00203374"/>
    <w:rsid w:val="002060D6"/>
    <w:rsid w:val="002078E6"/>
    <w:rsid w:val="00211F82"/>
    <w:rsid w:val="00216D67"/>
    <w:rsid w:val="00222902"/>
    <w:rsid w:val="00222E82"/>
    <w:rsid w:val="0022408A"/>
    <w:rsid w:val="002263AC"/>
    <w:rsid w:val="002326D1"/>
    <w:rsid w:val="0023382F"/>
    <w:rsid w:val="00233DA4"/>
    <w:rsid w:val="00241BC8"/>
    <w:rsid w:val="00242303"/>
    <w:rsid w:val="00246FD0"/>
    <w:rsid w:val="00252770"/>
    <w:rsid w:val="00253C94"/>
    <w:rsid w:val="002545C0"/>
    <w:rsid w:val="00257F20"/>
    <w:rsid w:val="0026063B"/>
    <w:rsid w:val="0026268E"/>
    <w:rsid w:val="00272B7D"/>
    <w:rsid w:val="0027719F"/>
    <w:rsid w:val="002854F6"/>
    <w:rsid w:val="0028685E"/>
    <w:rsid w:val="00286B36"/>
    <w:rsid w:val="00287C1D"/>
    <w:rsid w:val="002A22FC"/>
    <w:rsid w:val="002A47E1"/>
    <w:rsid w:val="002B08D9"/>
    <w:rsid w:val="002B7008"/>
    <w:rsid w:val="002B7741"/>
    <w:rsid w:val="002C7555"/>
    <w:rsid w:val="002D3EE2"/>
    <w:rsid w:val="002E0087"/>
    <w:rsid w:val="002E008B"/>
    <w:rsid w:val="002E46BC"/>
    <w:rsid w:val="002E5D3B"/>
    <w:rsid w:val="002F2502"/>
    <w:rsid w:val="002F3FEE"/>
    <w:rsid w:val="002F5837"/>
    <w:rsid w:val="002F6A4C"/>
    <w:rsid w:val="00305A0C"/>
    <w:rsid w:val="003130DB"/>
    <w:rsid w:val="00314DB4"/>
    <w:rsid w:val="00322144"/>
    <w:rsid w:val="003324FF"/>
    <w:rsid w:val="00333353"/>
    <w:rsid w:val="00335047"/>
    <w:rsid w:val="003406DD"/>
    <w:rsid w:val="00340D96"/>
    <w:rsid w:val="00347205"/>
    <w:rsid w:val="003520CE"/>
    <w:rsid w:val="0035222D"/>
    <w:rsid w:val="00354EEA"/>
    <w:rsid w:val="00360D69"/>
    <w:rsid w:val="00365167"/>
    <w:rsid w:val="00365959"/>
    <w:rsid w:val="00366A58"/>
    <w:rsid w:val="00370C72"/>
    <w:rsid w:val="00373BC4"/>
    <w:rsid w:val="00375714"/>
    <w:rsid w:val="00380E93"/>
    <w:rsid w:val="00387562"/>
    <w:rsid w:val="003A745D"/>
    <w:rsid w:val="003A79D4"/>
    <w:rsid w:val="003A7D6D"/>
    <w:rsid w:val="003B0008"/>
    <w:rsid w:val="003B1894"/>
    <w:rsid w:val="003B1E80"/>
    <w:rsid w:val="003B7B14"/>
    <w:rsid w:val="003B7DDA"/>
    <w:rsid w:val="003D2B16"/>
    <w:rsid w:val="003D3A6F"/>
    <w:rsid w:val="003D617B"/>
    <w:rsid w:val="003E1006"/>
    <w:rsid w:val="003E170C"/>
    <w:rsid w:val="003E3E5D"/>
    <w:rsid w:val="003E5ED6"/>
    <w:rsid w:val="003E6064"/>
    <w:rsid w:val="0040451B"/>
    <w:rsid w:val="00410804"/>
    <w:rsid w:val="00413E1B"/>
    <w:rsid w:val="00414BD5"/>
    <w:rsid w:val="00422432"/>
    <w:rsid w:val="00423193"/>
    <w:rsid w:val="004253A4"/>
    <w:rsid w:val="00426C68"/>
    <w:rsid w:val="0042782A"/>
    <w:rsid w:val="00434DC3"/>
    <w:rsid w:val="00435F0B"/>
    <w:rsid w:val="00442115"/>
    <w:rsid w:val="00444386"/>
    <w:rsid w:val="00444A6F"/>
    <w:rsid w:val="00450609"/>
    <w:rsid w:val="004603A4"/>
    <w:rsid w:val="00463EFD"/>
    <w:rsid w:val="00472160"/>
    <w:rsid w:val="00473265"/>
    <w:rsid w:val="004740D8"/>
    <w:rsid w:val="004812BB"/>
    <w:rsid w:val="00484540"/>
    <w:rsid w:val="00485329"/>
    <w:rsid w:val="004856BF"/>
    <w:rsid w:val="004917FB"/>
    <w:rsid w:val="004A0824"/>
    <w:rsid w:val="004A570C"/>
    <w:rsid w:val="004A7A53"/>
    <w:rsid w:val="004C32BE"/>
    <w:rsid w:val="004C74EB"/>
    <w:rsid w:val="004C783A"/>
    <w:rsid w:val="004D07B3"/>
    <w:rsid w:val="004D2D8F"/>
    <w:rsid w:val="004D4EFB"/>
    <w:rsid w:val="004E42C5"/>
    <w:rsid w:val="004E6096"/>
    <w:rsid w:val="004F0107"/>
    <w:rsid w:val="004F0AF8"/>
    <w:rsid w:val="004F251B"/>
    <w:rsid w:val="004F291B"/>
    <w:rsid w:val="004F3B80"/>
    <w:rsid w:val="004F68FE"/>
    <w:rsid w:val="00500725"/>
    <w:rsid w:val="005030B7"/>
    <w:rsid w:val="00506841"/>
    <w:rsid w:val="00512878"/>
    <w:rsid w:val="00516BE8"/>
    <w:rsid w:val="00524E84"/>
    <w:rsid w:val="005268A7"/>
    <w:rsid w:val="005276BB"/>
    <w:rsid w:val="0053054A"/>
    <w:rsid w:val="00532812"/>
    <w:rsid w:val="00535D9A"/>
    <w:rsid w:val="0054040E"/>
    <w:rsid w:val="00540CC8"/>
    <w:rsid w:val="00541739"/>
    <w:rsid w:val="00544751"/>
    <w:rsid w:val="00546E71"/>
    <w:rsid w:val="005504FE"/>
    <w:rsid w:val="005505A3"/>
    <w:rsid w:val="005520CA"/>
    <w:rsid w:val="00552826"/>
    <w:rsid w:val="00552CD7"/>
    <w:rsid w:val="00555017"/>
    <w:rsid w:val="00555B23"/>
    <w:rsid w:val="00557264"/>
    <w:rsid w:val="00557559"/>
    <w:rsid w:val="00560D67"/>
    <w:rsid w:val="00570F02"/>
    <w:rsid w:val="00580071"/>
    <w:rsid w:val="00580E89"/>
    <w:rsid w:val="00582A65"/>
    <w:rsid w:val="00584D94"/>
    <w:rsid w:val="00585835"/>
    <w:rsid w:val="0058584B"/>
    <w:rsid w:val="00597E2F"/>
    <w:rsid w:val="005A6F62"/>
    <w:rsid w:val="005B139A"/>
    <w:rsid w:val="005B3383"/>
    <w:rsid w:val="005B3F21"/>
    <w:rsid w:val="005B771C"/>
    <w:rsid w:val="005D3238"/>
    <w:rsid w:val="005D3C41"/>
    <w:rsid w:val="005D4A75"/>
    <w:rsid w:val="005D4BF4"/>
    <w:rsid w:val="005D6672"/>
    <w:rsid w:val="005E27CC"/>
    <w:rsid w:val="005E383B"/>
    <w:rsid w:val="005E794A"/>
    <w:rsid w:val="005F1C2B"/>
    <w:rsid w:val="005F368E"/>
    <w:rsid w:val="005F466E"/>
    <w:rsid w:val="005F7A43"/>
    <w:rsid w:val="006018AE"/>
    <w:rsid w:val="0060546E"/>
    <w:rsid w:val="006068FD"/>
    <w:rsid w:val="006167DB"/>
    <w:rsid w:val="00617E3C"/>
    <w:rsid w:val="00627719"/>
    <w:rsid w:val="00633B1C"/>
    <w:rsid w:val="0063418B"/>
    <w:rsid w:val="00636ECF"/>
    <w:rsid w:val="006400F7"/>
    <w:rsid w:val="006409B4"/>
    <w:rsid w:val="00641222"/>
    <w:rsid w:val="00642C9A"/>
    <w:rsid w:val="006434E9"/>
    <w:rsid w:val="006456CD"/>
    <w:rsid w:val="0064590E"/>
    <w:rsid w:val="00647087"/>
    <w:rsid w:val="00647A3E"/>
    <w:rsid w:val="00651593"/>
    <w:rsid w:val="00651B49"/>
    <w:rsid w:val="00652DF0"/>
    <w:rsid w:val="00653E05"/>
    <w:rsid w:val="00661771"/>
    <w:rsid w:val="00665FA5"/>
    <w:rsid w:val="00670D2A"/>
    <w:rsid w:val="00672135"/>
    <w:rsid w:val="00674877"/>
    <w:rsid w:val="00674C6D"/>
    <w:rsid w:val="00680706"/>
    <w:rsid w:val="0068135F"/>
    <w:rsid w:val="0068175D"/>
    <w:rsid w:val="00683875"/>
    <w:rsid w:val="00684031"/>
    <w:rsid w:val="00684148"/>
    <w:rsid w:val="00684538"/>
    <w:rsid w:val="00695BB8"/>
    <w:rsid w:val="006A1EA4"/>
    <w:rsid w:val="006A2BB2"/>
    <w:rsid w:val="006A383C"/>
    <w:rsid w:val="006A5DE5"/>
    <w:rsid w:val="006B136F"/>
    <w:rsid w:val="006C3504"/>
    <w:rsid w:val="006C4D67"/>
    <w:rsid w:val="006C6FA0"/>
    <w:rsid w:val="006E1692"/>
    <w:rsid w:val="006E6395"/>
    <w:rsid w:val="00700469"/>
    <w:rsid w:val="00700F23"/>
    <w:rsid w:val="00701E4F"/>
    <w:rsid w:val="007022FC"/>
    <w:rsid w:val="00703106"/>
    <w:rsid w:val="00703F7E"/>
    <w:rsid w:val="00710F01"/>
    <w:rsid w:val="00712A02"/>
    <w:rsid w:val="00714217"/>
    <w:rsid w:val="00725968"/>
    <w:rsid w:val="00726A4C"/>
    <w:rsid w:val="00726B6D"/>
    <w:rsid w:val="0072729E"/>
    <w:rsid w:val="00730491"/>
    <w:rsid w:val="00734086"/>
    <w:rsid w:val="00734F46"/>
    <w:rsid w:val="00736F5D"/>
    <w:rsid w:val="00751602"/>
    <w:rsid w:val="00751BE1"/>
    <w:rsid w:val="00751CC0"/>
    <w:rsid w:val="00752262"/>
    <w:rsid w:val="007543B6"/>
    <w:rsid w:val="00760163"/>
    <w:rsid w:val="00761148"/>
    <w:rsid w:val="00762103"/>
    <w:rsid w:val="00774547"/>
    <w:rsid w:val="00781A2B"/>
    <w:rsid w:val="00781CC7"/>
    <w:rsid w:val="00781E8B"/>
    <w:rsid w:val="0078431D"/>
    <w:rsid w:val="00784C97"/>
    <w:rsid w:val="00786B34"/>
    <w:rsid w:val="00787F53"/>
    <w:rsid w:val="00791775"/>
    <w:rsid w:val="007A3C40"/>
    <w:rsid w:val="007B0465"/>
    <w:rsid w:val="007B0B64"/>
    <w:rsid w:val="007C1450"/>
    <w:rsid w:val="007C14B6"/>
    <w:rsid w:val="007D01CD"/>
    <w:rsid w:val="007E4416"/>
    <w:rsid w:val="007E5E24"/>
    <w:rsid w:val="007F01F2"/>
    <w:rsid w:val="007F4A03"/>
    <w:rsid w:val="007F4D14"/>
    <w:rsid w:val="007F54F3"/>
    <w:rsid w:val="007F755F"/>
    <w:rsid w:val="008049C9"/>
    <w:rsid w:val="00804B93"/>
    <w:rsid w:val="0080706A"/>
    <w:rsid w:val="0080793D"/>
    <w:rsid w:val="00810C69"/>
    <w:rsid w:val="00815E3C"/>
    <w:rsid w:val="0081664F"/>
    <w:rsid w:val="00821060"/>
    <w:rsid w:val="00821AD6"/>
    <w:rsid w:val="00821FD0"/>
    <w:rsid w:val="008220E6"/>
    <w:rsid w:val="008310D2"/>
    <w:rsid w:val="00847FA4"/>
    <w:rsid w:val="0085399B"/>
    <w:rsid w:val="008543D0"/>
    <w:rsid w:val="00860814"/>
    <w:rsid w:val="00864C6F"/>
    <w:rsid w:val="00865456"/>
    <w:rsid w:val="00870145"/>
    <w:rsid w:val="008711BD"/>
    <w:rsid w:val="00873FE0"/>
    <w:rsid w:val="00877A63"/>
    <w:rsid w:val="0088083F"/>
    <w:rsid w:val="008822ED"/>
    <w:rsid w:val="008847FA"/>
    <w:rsid w:val="00885741"/>
    <w:rsid w:val="0088698B"/>
    <w:rsid w:val="00891E34"/>
    <w:rsid w:val="00892A24"/>
    <w:rsid w:val="00892C69"/>
    <w:rsid w:val="008978C7"/>
    <w:rsid w:val="00897D16"/>
    <w:rsid w:val="008A3BA8"/>
    <w:rsid w:val="008A5985"/>
    <w:rsid w:val="008B235D"/>
    <w:rsid w:val="008B4A52"/>
    <w:rsid w:val="008B57C7"/>
    <w:rsid w:val="008C5618"/>
    <w:rsid w:val="008D22AD"/>
    <w:rsid w:val="008D3311"/>
    <w:rsid w:val="008D4255"/>
    <w:rsid w:val="008D4CC4"/>
    <w:rsid w:val="008E433C"/>
    <w:rsid w:val="008E5807"/>
    <w:rsid w:val="008E6039"/>
    <w:rsid w:val="00902960"/>
    <w:rsid w:val="00904366"/>
    <w:rsid w:val="00904AE5"/>
    <w:rsid w:val="009115D6"/>
    <w:rsid w:val="00911D11"/>
    <w:rsid w:val="00920BA5"/>
    <w:rsid w:val="00921DCE"/>
    <w:rsid w:val="00922C5B"/>
    <w:rsid w:val="009263CA"/>
    <w:rsid w:val="009310F9"/>
    <w:rsid w:val="00932EC5"/>
    <w:rsid w:val="00936EBF"/>
    <w:rsid w:val="00940448"/>
    <w:rsid w:val="00941CE4"/>
    <w:rsid w:val="009439FD"/>
    <w:rsid w:val="009501E2"/>
    <w:rsid w:val="009543BA"/>
    <w:rsid w:val="00961C31"/>
    <w:rsid w:val="00963B0F"/>
    <w:rsid w:val="0096711E"/>
    <w:rsid w:val="009747B4"/>
    <w:rsid w:val="009801A5"/>
    <w:rsid w:val="00983F3F"/>
    <w:rsid w:val="00985777"/>
    <w:rsid w:val="00986EE6"/>
    <w:rsid w:val="009944CA"/>
    <w:rsid w:val="009A2395"/>
    <w:rsid w:val="009A337B"/>
    <w:rsid w:val="009A3654"/>
    <w:rsid w:val="009A6F5D"/>
    <w:rsid w:val="009A7070"/>
    <w:rsid w:val="009B2A66"/>
    <w:rsid w:val="009B2FF3"/>
    <w:rsid w:val="009B50AA"/>
    <w:rsid w:val="009B67E2"/>
    <w:rsid w:val="009C22D9"/>
    <w:rsid w:val="009D49D6"/>
    <w:rsid w:val="009D6495"/>
    <w:rsid w:val="009E2313"/>
    <w:rsid w:val="009F1FA8"/>
    <w:rsid w:val="009F2D21"/>
    <w:rsid w:val="00A06306"/>
    <w:rsid w:val="00A158DC"/>
    <w:rsid w:val="00A16A32"/>
    <w:rsid w:val="00A179A9"/>
    <w:rsid w:val="00A3250B"/>
    <w:rsid w:val="00A32AFE"/>
    <w:rsid w:val="00A337EE"/>
    <w:rsid w:val="00A35488"/>
    <w:rsid w:val="00A409E9"/>
    <w:rsid w:val="00A424A2"/>
    <w:rsid w:val="00A4277F"/>
    <w:rsid w:val="00A42AC9"/>
    <w:rsid w:val="00A441AF"/>
    <w:rsid w:val="00A45906"/>
    <w:rsid w:val="00A4614A"/>
    <w:rsid w:val="00A50A74"/>
    <w:rsid w:val="00A5387B"/>
    <w:rsid w:val="00A53F0B"/>
    <w:rsid w:val="00A5491F"/>
    <w:rsid w:val="00A55844"/>
    <w:rsid w:val="00A61734"/>
    <w:rsid w:val="00A72F09"/>
    <w:rsid w:val="00A766FF"/>
    <w:rsid w:val="00A76A66"/>
    <w:rsid w:val="00A8119E"/>
    <w:rsid w:val="00A855FF"/>
    <w:rsid w:val="00A85F26"/>
    <w:rsid w:val="00A87AB2"/>
    <w:rsid w:val="00AA16B3"/>
    <w:rsid w:val="00AA69AD"/>
    <w:rsid w:val="00AB0106"/>
    <w:rsid w:val="00AC0FA5"/>
    <w:rsid w:val="00AC1C0F"/>
    <w:rsid w:val="00AC4D31"/>
    <w:rsid w:val="00AD18E3"/>
    <w:rsid w:val="00AE432F"/>
    <w:rsid w:val="00AF0FE1"/>
    <w:rsid w:val="00AF123B"/>
    <w:rsid w:val="00AF412E"/>
    <w:rsid w:val="00AF551E"/>
    <w:rsid w:val="00AF7799"/>
    <w:rsid w:val="00AF7BDC"/>
    <w:rsid w:val="00B00E94"/>
    <w:rsid w:val="00B01090"/>
    <w:rsid w:val="00B048D3"/>
    <w:rsid w:val="00B12CCB"/>
    <w:rsid w:val="00B16B9E"/>
    <w:rsid w:val="00B16F73"/>
    <w:rsid w:val="00B25598"/>
    <w:rsid w:val="00B27F0D"/>
    <w:rsid w:val="00B349DA"/>
    <w:rsid w:val="00B36E39"/>
    <w:rsid w:val="00B505C6"/>
    <w:rsid w:val="00B53D01"/>
    <w:rsid w:val="00B55723"/>
    <w:rsid w:val="00B64679"/>
    <w:rsid w:val="00B64723"/>
    <w:rsid w:val="00B74BF7"/>
    <w:rsid w:val="00B751AD"/>
    <w:rsid w:val="00B7622A"/>
    <w:rsid w:val="00B76546"/>
    <w:rsid w:val="00B82992"/>
    <w:rsid w:val="00B866D9"/>
    <w:rsid w:val="00B87B56"/>
    <w:rsid w:val="00B87CB4"/>
    <w:rsid w:val="00B910ED"/>
    <w:rsid w:val="00B9186A"/>
    <w:rsid w:val="00B9231B"/>
    <w:rsid w:val="00B93D34"/>
    <w:rsid w:val="00B94B32"/>
    <w:rsid w:val="00B96660"/>
    <w:rsid w:val="00B96973"/>
    <w:rsid w:val="00BA016B"/>
    <w:rsid w:val="00BA1D64"/>
    <w:rsid w:val="00BA4236"/>
    <w:rsid w:val="00BA5421"/>
    <w:rsid w:val="00BD4AC4"/>
    <w:rsid w:val="00BE3561"/>
    <w:rsid w:val="00BE5DD8"/>
    <w:rsid w:val="00BF0297"/>
    <w:rsid w:val="00BF21E3"/>
    <w:rsid w:val="00BF338D"/>
    <w:rsid w:val="00BF3956"/>
    <w:rsid w:val="00BF7736"/>
    <w:rsid w:val="00C05FEC"/>
    <w:rsid w:val="00C131A9"/>
    <w:rsid w:val="00C13300"/>
    <w:rsid w:val="00C16EEC"/>
    <w:rsid w:val="00C221E4"/>
    <w:rsid w:val="00C22B6E"/>
    <w:rsid w:val="00C24656"/>
    <w:rsid w:val="00C25587"/>
    <w:rsid w:val="00C26267"/>
    <w:rsid w:val="00C32F0B"/>
    <w:rsid w:val="00C41FF8"/>
    <w:rsid w:val="00C45A7D"/>
    <w:rsid w:val="00C46A06"/>
    <w:rsid w:val="00C5668D"/>
    <w:rsid w:val="00C57BB7"/>
    <w:rsid w:val="00C602C3"/>
    <w:rsid w:val="00C71F9A"/>
    <w:rsid w:val="00C74CCC"/>
    <w:rsid w:val="00C76D31"/>
    <w:rsid w:val="00C8066B"/>
    <w:rsid w:val="00C80C8B"/>
    <w:rsid w:val="00C813E3"/>
    <w:rsid w:val="00C912F4"/>
    <w:rsid w:val="00C913D7"/>
    <w:rsid w:val="00C94CBB"/>
    <w:rsid w:val="00C95B92"/>
    <w:rsid w:val="00CA1F87"/>
    <w:rsid w:val="00CA3EC6"/>
    <w:rsid w:val="00CB2203"/>
    <w:rsid w:val="00CB3C0A"/>
    <w:rsid w:val="00CB5C5E"/>
    <w:rsid w:val="00CB772E"/>
    <w:rsid w:val="00CC2B59"/>
    <w:rsid w:val="00CC42B3"/>
    <w:rsid w:val="00CD15B0"/>
    <w:rsid w:val="00CD1EBB"/>
    <w:rsid w:val="00CD237E"/>
    <w:rsid w:val="00CD2EB1"/>
    <w:rsid w:val="00CD3240"/>
    <w:rsid w:val="00CD5FBC"/>
    <w:rsid w:val="00CE20E1"/>
    <w:rsid w:val="00CE4DEA"/>
    <w:rsid w:val="00CE609B"/>
    <w:rsid w:val="00CE7969"/>
    <w:rsid w:val="00CE7F36"/>
    <w:rsid w:val="00CF07A9"/>
    <w:rsid w:val="00CF0B9A"/>
    <w:rsid w:val="00CF47E2"/>
    <w:rsid w:val="00CF4D29"/>
    <w:rsid w:val="00CF5905"/>
    <w:rsid w:val="00CF5CA7"/>
    <w:rsid w:val="00CF7C47"/>
    <w:rsid w:val="00D00275"/>
    <w:rsid w:val="00D01C1C"/>
    <w:rsid w:val="00D06E1A"/>
    <w:rsid w:val="00D206A0"/>
    <w:rsid w:val="00D21535"/>
    <w:rsid w:val="00D24090"/>
    <w:rsid w:val="00D2768B"/>
    <w:rsid w:val="00D30239"/>
    <w:rsid w:val="00D3464C"/>
    <w:rsid w:val="00D357C3"/>
    <w:rsid w:val="00D35FBB"/>
    <w:rsid w:val="00D41BD2"/>
    <w:rsid w:val="00D431AC"/>
    <w:rsid w:val="00D43513"/>
    <w:rsid w:val="00D43FB1"/>
    <w:rsid w:val="00D5002E"/>
    <w:rsid w:val="00D55B33"/>
    <w:rsid w:val="00D56010"/>
    <w:rsid w:val="00D57140"/>
    <w:rsid w:val="00D57D7B"/>
    <w:rsid w:val="00D62843"/>
    <w:rsid w:val="00D63BBA"/>
    <w:rsid w:val="00D67D66"/>
    <w:rsid w:val="00D70A3E"/>
    <w:rsid w:val="00D7664D"/>
    <w:rsid w:val="00D824DA"/>
    <w:rsid w:val="00D933A5"/>
    <w:rsid w:val="00D9399B"/>
    <w:rsid w:val="00D958AB"/>
    <w:rsid w:val="00DA08D1"/>
    <w:rsid w:val="00DA269B"/>
    <w:rsid w:val="00DA6C1D"/>
    <w:rsid w:val="00DB1566"/>
    <w:rsid w:val="00DB5EDF"/>
    <w:rsid w:val="00DB654E"/>
    <w:rsid w:val="00DC75BC"/>
    <w:rsid w:val="00DD218A"/>
    <w:rsid w:val="00DD6D5B"/>
    <w:rsid w:val="00DE1D66"/>
    <w:rsid w:val="00DE4B37"/>
    <w:rsid w:val="00DE56E2"/>
    <w:rsid w:val="00DE6EA1"/>
    <w:rsid w:val="00DF122C"/>
    <w:rsid w:val="00DF2FDB"/>
    <w:rsid w:val="00DF4205"/>
    <w:rsid w:val="00DF5B7B"/>
    <w:rsid w:val="00E007AD"/>
    <w:rsid w:val="00E012C1"/>
    <w:rsid w:val="00E04194"/>
    <w:rsid w:val="00E0504E"/>
    <w:rsid w:val="00E06204"/>
    <w:rsid w:val="00E0734B"/>
    <w:rsid w:val="00E16FC6"/>
    <w:rsid w:val="00E17445"/>
    <w:rsid w:val="00E248D5"/>
    <w:rsid w:val="00E3299F"/>
    <w:rsid w:val="00E34BE1"/>
    <w:rsid w:val="00E362CF"/>
    <w:rsid w:val="00E36484"/>
    <w:rsid w:val="00E369E8"/>
    <w:rsid w:val="00E416A4"/>
    <w:rsid w:val="00E45E19"/>
    <w:rsid w:val="00E52C52"/>
    <w:rsid w:val="00E53EA7"/>
    <w:rsid w:val="00E55D9C"/>
    <w:rsid w:val="00E57F82"/>
    <w:rsid w:val="00E678D0"/>
    <w:rsid w:val="00E700A0"/>
    <w:rsid w:val="00E721CA"/>
    <w:rsid w:val="00E749E8"/>
    <w:rsid w:val="00E74B6E"/>
    <w:rsid w:val="00E75A7A"/>
    <w:rsid w:val="00E7685C"/>
    <w:rsid w:val="00E81494"/>
    <w:rsid w:val="00E838A7"/>
    <w:rsid w:val="00E87F9C"/>
    <w:rsid w:val="00E9038B"/>
    <w:rsid w:val="00E91F19"/>
    <w:rsid w:val="00E955D6"/>
    <w:rsid w:val="00EA1455"/>
    <w:rsid w:val="00EA311C"/>
    <w:rsid w:val="00EB193F"/>
    <w:rsid w:val="00EB7D5C"/>
    <w:rsid w:val="00EC3E3E"/>
    <w:rsid w:val="00EC7B18"/>
    <w:rsid w:val="00ED57A2"/>
    <w:rsid w:val="00EE1D71"/>
    <w:rsid w:val="00EE3B60"/>
    <w:rsid w:val="00EE6486"/>
    <w:rsid w:val="00EF5A68"/>
    <w:rsid w:val="00EF5E70"/>
    <w:rsid w:val="00EF7D3E"/>
    <w:rsid w:val="00F059FE"/>
    <w:rsid w:val="00F06353"/>
    <w:rsid w:val="00F06E41"/>
    <w:rsid w:val="00F11A4E"/>
    <w:rsid w:val="00F1519D"/>
    <w:rsid w:val="00F15D23"/>
    <w:rsid w:val="00F1691C"/>
    <w:rsid w:val="00F20734"/>
    <w:rsid w:val="00F2142E"/>
    <w:rsid w:val="00F21C45"/>
    <w:rsid w:val="00F23502"/>
    <w:rsid w:val="00F24D06"/>
    <w:rsid w:val="00F27585"/>
    <w:rsid w:val="00F3222A"/>
    <w:rsid w:val="00F32313"/>
    <w:rsid w:val="00F3440C"/>
    <w:rsid w:val="00F37A02"/>
    <w:rsid w:val="00F37F28"/>
    <w:rsid w:val="00F47DA7"/>
    <w:rsid w:val="00F558D8"/>
    <w:rsid w:val="00F619AE"/>
    <w:rsid w:val="00F61F42"/>
    <w:rsid w:val="00F66075"/>
    <w:rsid w:val="00F708A3"/>
    <w:rsid w:val="00F73EB0"/>
    <w:rsid w:val="00F74B98"/>
    <w:rsid w:val="00F756BB"/>
    <w:rsid w:val="00F87AFA"/>
    <w:rsid w:val="00F90571"/>
    <w:rsid w:val="00F906CA"/>
    <w:rsid w:val="00F9401A"/>
    <w:rsid w:val="00FA1105"/>
    <w:rsid w:val="00FA2E19"/>
    <w:rsid w:val="00FA3491"/>
    <w:rsid w:val="00FA435D"/>
    <w:rsid w:val="00FA537B"/>
    <w:rsid w:val="00FB15DF"/>
    <w:rsid w:val="00FB29BC"/>
    <w:rsid w:val="00FB34D6"/>
    <w:rsid w:val="00FB7A36"/>
    <w:rsid w:val="00FC4F1B"/>
    <w:rsid w:val="00FD163B"/>
    <w:rsid w:val="00FD164E"/>
    <w:rsid w:val="00FD3FA1"/>
    <w:rsid w:val="00FD6B49"/>
    <w:rsid w:val="00FE3168"/>
    <w:rsid w:val="00FE7859"/>
    <w:rsid w:val="00FF1E72"/>
    <w:rsid w:val="00FF2303"/>
    <w:rsid w:val="00FF344E"/>
    <w:rsid w:val="00FF3609"/>
    <w:rsid w:val="00FF43A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2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19AE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A35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372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59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8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8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98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98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1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2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header" Target="header1.xm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63</TotalTime>
  <Pages>2</Pages>
  <Words>275</Words>
  <Characters>1748</Characters>
  <Application>Microsoft Office Word</Application>
  <DocSecurity>0</DocSecurity>
  <Lines>291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63</cp:revision>
  <cp:lastPrinted>2020-09-01T16:32:00Z</cp:lastPrinted>
  <dcterms:created xsi:type="dcterms:W3CDTF">2020-10-23T16:38:00Z</dcterms:created>
  <dcterms:modified xsi:type="dcterms:W3CDTF">2024-11-07T16:29:00Z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